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68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938"/>
        <w:gridCol w:w="5103"/>
        <w:gridCol w:w="2127"/>
      </w:tblGrid>
      <w:tr w:rsidR="0088155E" w:rsidRPr="001F22E2" w14:paraId="7A6208BD" w14:textId="77777777" w:rsidTr="005A1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38" w:type="dxa"/>
            <w:tcBorders>
              <w:right w:val="single" w:sz="4" w:space="0" w:color="auto"/>
            </w:tcBorders>
          </w:tcPr>
          <w:p w14:paraId="24928D62" w14:textId="77777777" w:rsidR="0088155E" w:rsidRDefault="008F00CC" w:rsidP="0088155E">
            <w:pPr>
              <w:pStyle w:val="Leitzeile"/>
            </w:pPr>
            <w:r>
              <w:t>Auftraggeber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2546AC6A" w14:textId="77777777" w:rsidR="0088155E" w:rsidRDefault="003C4B92" w:rsidP="0088155E">
            <w:pPr>
              <w:pStyle w:val="Leitzeile"/>
            </w:pPr>
            <w:r>
              <w:t>Projekt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235120BF" w14:textId="77777777" w:rsidR="0088155E" w:rsidRDefault="0088155E" w:rsidP="0088155E">
            <w:pPr>
              <w:pStyle w:val="Leitzeile"/>
            </w:pPr>
            <w:r>
              <w:t xml:space="preserve">Projekt-Nr. </w:t>
            </w:r>
          </w:p>
        </w:tc>
      </w:tr>
      <w:tr w:rsidR="0088155E" w:rsidRPr="005A1909" w14:paraId="6124FBA6" w14:textId="77777777" w:rsidTr="005A1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38" w:type="dxa"/>
            <w:tcBorders>
              <w:bottom w:val="single" w:sz="4" w:space="0" w:color="auto"/>
              <w:right w:val="single" w:sz="4" w:space="0" w:color="auto"/>
            </w:tcBorders>
          </w:tcPr>
          <w:p w14:paraId="1DF63432" w14:textId="77777777" w:rsidR="0088155E" w:rsidRPr="005A1909" w:rsidRDefault="0088155E" w:rsidP="0088155E">
            <w:pPr>
              <w:tabs>
                <w:tab w:val="right" w:pos="3827"/>
              </w:tabs>
              <w:rPr>
                <w:b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2D9F" w14:textId="77777777" w:rsidR="0088155E" w:rsidRPr="005A1909" w:rsidRDefault="0088155E" w:rsidP="0088155E">
            <w:pPr>
              <w:rPr>
                <w:b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</w:tcBorders>
          </w:tcPr>
          <w:p w14:paraId="0B0BDCDF" w14:textId="77777777" w:rsidR="0088155E" w:rsidRPr="005A1909" w:rsidRDefault="0088155E" w:rsidP="0088155E">
            <w:pPr>
              <w:rPr>
                <w:b/>
              </w:rPr>
            </w:pPr>
          </w:p>
        </w:tc>
      </w:tr>
      <w:tr w:rsidR="0088155E" w:rsidRPr="00872A25" w14:paraId="7C8396D5" w14:textId="77777777" w:rsidTr="005A1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38" w:type="dxa"/>
            <w:tcBorders>
              <w:top w:val="single" w:sz="4" w:space="0" w:color="auto"/>
              <w:right w:val="single" w:sz="4" w:space="0" w:color="auto"/>
            </w:tcBorders>
          </w:tcPr>
          <w:p w14:paraId="62D708B0" w14:textId="77777777" w:rsidR="0088155E" w:rsidRDefault="0088155E" w:rsidP="0088155E">
            <w:pPr>
              <w:pStyle w:val="Leitzeile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752BAA" w14:textId="77777777" w:rsidR="0088155E" w:rsidRDefault="0088155E" w:rsidP="0088155E">
            <w:pPr>
              <w:pStyle w:val="Leitzeile"/>
            </w:pPr>
            <w:r>
              <w:t>Projektleitung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</w:tcPr>
          <w:p w14:paraId="20190FE5" w14:textId="77777777" w:rsidR="0088155E" w:rsidRDefault="0088155E" w:rsidP="0088155E">
            <w:pPr>
              <w:pStyle w:val="Leitzeile"/>
            </w:pPr>
            <w:r>
              <w:t xml:space="preserve">Ablage Nr. </w:t>
            </w:r>
          </w:p>
        </w:tc>
      </w:tr>
      <w:tr w:rsidR="0088155E" w:rsidRPr="005A1909" w14:paraId="21999BBD" w14:textId="77777777" w:rsidTr="005A1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38" w:type="dxa"/>
            <w:tcBorders>
              <w:bottom w:val="single" w:sz="4" w:space="0" w:color="auto"/>
              <w:right w:val="single" w:sz="4" w:space="0" w:color="auto"/>
            </w:tcBorders>
          </w:tcPr>
          <w:p w14:paraId="5F3E76FE" w14:textId="77777777" w:rsidR="0088155E" w:rsidRPr="005A1909" w:rsidRDefault="0088155E" w:rsidP="0088155E">
            <w:pPr>
              <w:rPr>
                <w:b/>
              </w:rPr>
            </w:pPr>
            <w:r w:rsidRPr="005A1909">
              <w:rPr>
                <w:b/>
              </w:rPr>
              <w:fldChar w:fldCharType="begin"/>
            </w:r>
            <w:r w:rsidRPr="005A1909">
              <w:rPr>
                <w:b/>
              </w:rPr>
              <w:instrText xml:space="preserve">  </w:instrText>
            </w:r>
            <w:r w:rsidRPr="005A1909">
              <w:rPr>
                <w:b/>
              </w:rPr>
              <w:fldChar w:fldCharType="end"/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D3CC" w14:textId="77777777" w:rsidR="0088155E" w:rsidRPr="005A1909" w:rsidRDefault="0088155E" w:rsidP="0088155E">
            <w:pPr>
              <w:rPr>
                <w:b/>
              </w:rPr>
            </w:pPr>
            <w:r w:rsidRPr="005A1909">
              <w:rPr>
                <w:b/>
              </w:rPr>
              <w:fldChar w:fldCharType="begin"/>
            </w:r>
            <w:r w:rsidRPr="005A1909">
              <w:rPr>
                <w:b/>
              </w:rPr>
              <w:instrText xml:space="preserve">  </w:instrText>
            </w:r>
            <w:r w:rsidRPr="005A1909">
              <w:rPr>
                <w:b/>
              </w:rPr>
              <w:fldChar w:fldCharType="end"/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</w:tcBorders>
          </w:tcPr>
          <w:p w14:paraId="7C353E07" w14:textId="77777777" w:rsidR="0088155E" w:rsidRPr="005A1909" w:rsidRDefault="00516A1B" w:rsidP="0088155E">
            <w:pPr>
              <w:rPr>
                <w:b/>
              </w:rPr>
            </w:pPr>
            <w:r w:rsidRPr="005A1909">
              <w:rPr>
                <w:b/>
              </w:rPr>
              <w:t>03.03</w:t>
            </w:r>
            <w:r w:rsidR="0088155E" w:rsidRPr="005A1909">
              <w:rPr>
                <w:b/>
              </w:rPr>
              <w:t>.00</w:t>
            </w:r>
            <w:r w:rsidR="0088155E" w:rsidRPr="005A1909">
              <w:rPr>
                <w:b/>
              </w:rPr>
              <w:fldChar w:fldCharType="begin"/>
            </w:r>
            <w:r w:rsidR="0088155E" w:rsidRPr="005A1909">
              <w:rPr>
                <w:b/>
              </w:rPr>
              <w:instrText xml:space="preserve">  </w:instrText>
            </w:r>
            <w:r w:rsidR="0088155E" w:rsidRPr="005A1909">
              <w:rPr>
                <w:b/>
              </w:rPr>
              <w:fldChar w:fldCharType="end"/>
            </w:r>
          </w:p>
        </w:tc>
      </w:tr>
    </w:tbl>
    <w:p w14:paraId="1CF86B9E" w14:textId="77777777" w:rsidR="005F5024" w:rsidRDefault="005F5024" w:rsidP="005F5024">
      <w:pPr>
        <w:pStyle w:val="berschrift2"/>
      </w:pPr>
      <w:bookmarkStart w:id="0" w:name="_GoBack"/>
      <w:bookmarkEnd w:id="0"/>
      <w:r>
        <w:t xml:space="preserve">1 </w:t>
      </w:r>
      <w:r w:rsidR="003D27DC">
        <w:t>Auftraggeber</w:t>
      </w:r>
    </w:p>
    <w:tbl>
      <w:tblPr>
        <w:tblW w:w="0" w:type="auto"/>
        <w:tblInd w:w="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1985"/>
        <w:gridCol w:w="1985"/>
        <w:gridCol w:w="1985"/>
        <w:gridCol w:w="1985"/>
        <w:gridCol w:w="3256"/>
      </w:tblGrid>
      <w:tr w:rsidR="005F5024" w:rsidRPr="005A1909" w14:paraId="78126A19" w14:textId="77777777" w:rsidTr="005F50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bottom w:val="single" w:sz="12" w:space="0" w:color="auto"/>
            </w:tcBorders>
          </w:tcPr>
          <w:p w14:paraId="01454A98" w14:textId="77777777" w:rsidR="005F5024" w:rsidRPr="005A1909" w:rsidRDefault="005F5024" w:rsidP="00F05FD6">
            <w:pPr>
              <w:rPr>
                <w:b/>
              </w:rPr>
            </w:pPr>
            <w:r w:rsidRPr="005A1909">
              <w:rPr>
                <w:b/>
              </w:rPr>
              <w:t>Anschrift</w:t>
            </w: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14:paraId="5A4B538D" w14:textId="77777777" w:rsidR="005F5024" w:rsidRPr="005A1909" w:rsidRDefault="005F5024" w:rsidP="00F05FD6">
            <w:pPr>
              <w:rPr>
                <w:b/>
              </w:rPr>
            </w:pPr>
            <w:r w:rsidRPr="005A1909">
              <w:rPr>
                <w:b/>
              </w:rPr>
              <w:t>Funktion</w:t>
            </w: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14:paraId="16D13A1E" w14:textId="77777777" w:rsidR="005F5024" w:rsidRPr="005A1909" w:rsidRDefault="005F5024" w:rsidP="00F05FD6">
            <w:pPr>
              <w:rPr>
                <w:b/>
              </w:rPr>
            </w:pPr>
            <w:r w:rsidRPr="005A1909">
              <w:rPr>
                <w:b/>
              </w:rPr>
              <w:t>Name</w:t>
            </w: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14:paraId="73AF536F" w14:textId="77777777" w:rsidR="005F5024" w:rsidRPr="005A1909" w:rsidRDefault="005F5024" w:rsidP="00F05FD6">
            <w:pPr>
              <w:rPr>
                <w:b/>
              </w:rPr>
            </w:pPr>
            <w:r w:rsidRPr="005A1909">
              <w:rPr>
                <w:b/>
              </w:rPr>
              <w:t xml:space="preserve">Telefon </w:t>
            </w: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14:paraId="2820AE8E" w14:textId="77777777" w:rsidR="005F5024" w:rsidRPr="005A1909" w:rsidRDefault="005F5024" w:rsidP="00F05FD6">
            <w:pPr>
              <w:rPr>
                <w:b/>
              </w:rPr>
            </w:pPr>
            <w:r w:rsidRPr="005A1909">
              <w:rPr>
                <w:b/>
              </w:rPr>
              <w:t xml:space="preserve">Mobil </w:t>
            </w:r>
          </w:p>
        </w:tc>
        <w:tc>
          <w:tcPr>
            <w:tcW w:w="3256" w:type="dxa"/>
            <w:tcBorders>
              <w:bottom w:val="single" w:sz="12" w:space="0" w:color="auto"/>
            </w:tcBorders>
          </w:tcPr>
          <w:p w14:paraId="08D5405A" w14:textId="77777777" w:rsidR="005F5024" w:rsidRPr="005A1909" w:rsidRDefault="005F5024" w:rsidP="00F05FD6">
            <w:pPr>
              <w:rPr>
                <w:b/>
              </w:rPr>
            </w:pPr>
            <w:r w:rsidRPr="005A1909">
              <w:rPr>
                <w:b/>
              </w:rPr>
              <w:t>E-Mail</w:t>
            </w:r>
          </w:p>
        </w:tc>
      </w:tr>
      <w:tr w:rsidR="005F5024" w14:paraId="15225886" w14:textId="77777777" w:rsidTr="005F50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nil"/>
            </w:tcBorders>
          </w:tcPr>
          <w:p w14:paraId="757D4421" w14:textId="77777777" w:rsidR="00600826" w:rsidRDefault="00600826" w:rsidP="00060AAA"/>
        </w:tc>
        <w:tc>
          <w:tcPr>
            <w:tcW w:w="1985" w:type="dxa"/>
            <w:tcBorders>
              <w:top w:val="nil"/>
            </w:tcBorders>
          </w:tcPr>
          <w:p w14:paraId="61AB9A5A" w14:textId="77777777" w:rsidR="005F5024" w:rsidRDefault="005F5024" w:rsidP="00F05FD6"/>
        </w:tc>
        <w:tc>
          <w:tcPr>
            <w:tcW w:w="1985" w:type="dxa"/>
            <w:tcBorders>
              <w:top w:val="nil"/>
            </w:tcBorders>
          </w:tcPr>
          <w:p w14:paraId="0F4D4BFC" w14:textId="77777777" w:rsidR="009425E0" w:rsidRDefault="009425E0" w:rsidP="00F05FD6"/>
        </w:tc>
        <w:tc>
          <w:tcPr>
            <w:tcW w:w="1985" w:type="dxa"/>
            <w:tcBorders>
              <w:top w:val="nil"/>
            </w:tcBorders>
          </w:tcPr>
          <w:p w14:paraId="2368BB7F" w14:textId="77777777" w:rsidR="005F5024" w:rsidRDefault="005F5024" w:rsidP="00F05FD6"/>
        </w:tc>
        <w:tc>
          <w:tcPr>
            <w:tcW w:w="1985" w:type="dxa"/>
            <w:tcBorders>
              <w:top w:val="nil"/>
            </w:tcBorders>
          </w:tcPr>
          <w:p w14:paraId="03EDAC6A" w14:textId="77777777" w:rsidR="005F5024" w:rsidRDefault="005F5024" w:rsidP="00F05FD6"/>
        </w:tc>
        <w:tc>
          <w:tcPr>
            <w:tcW w:w="3256" w:type="dxa"/>
            <w:tcBorders>
              <w:top w:val="nil"/>
            </w:tcBorders>
          </w:tcPr>
          <w:p w14:paraId="4FFC179A" w14:textId="77777777" w:rsidR="004212E8" w:rsidRPr="00774139" w:rsidRDefault="004212E8" w:rsidP="00774139">
            <w:pPr>
              <w:spacing w:before="20" w:after="20"/>
              <w:rPr>
                <w:rStyle w:val="Hyperlink"/>
                <w:sz w:val="16"/>
                <w:szCs w:val="16"/>
              </w:rPr>
            </w:pPr>
          </w:p>
        </w:tc>
      </w:tr>
      <w:tr w:rsidR="005F5024" w14:paraId="593066E5" w14:textId="77777777" w:rsidTr="005F50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</w:tcPr>
          <w:p w14:paraId="61AABD88" w14:textId="77777777" w:rsidR="009425E0" w:rsidRDefault="009425E0" w:rsidP="00060AAA"/>
        </w:tc>
        <w:tc>
          <w:tcPr>
            <w:tcW w:w="1985" w:type="dxa"/>
          </w:tcPr>
          <w:p w14:paraId="6E35F4BA" w14:textId="77777777" w:rsidR="005F5024" w:rsidRDefault="005F5024" w:rsidP="00F05FD6"/>
        </w:tc>
        <w:tc>
          <w:tcPr>
            <w:tcW w:w="1985" w:type="dxa"/>
          </w:tcPr>
          <w:p w14:paraId="26FA7A1C" w14:textId="77777777" w:rsidR="009425E0" w:rsidRDefault="009425E0" w:rsidP="00F05FD6"/>
        </w:tc>
        <w:tc>
          <w:tcPr>
            <w:tcW w:w="1985" w:type="dxa"/>
          </w:tcPr>
          <w:p w14:paraId="722B456F" w14:textId="77777777" w:rsidR="005F5024" w:rsidRDefault="005F5024" w:rsidP="00F05FD6"/>
        </w:tc>
        <w:tc>
          <w:tcPr>
            <w:tcW w:w="1985" w:type="dxa"/>
          </w:tcPr>
          <w:p w14:paraId="0113952F" w14:textId="77777777" w:rsidR="005F5024" w:rsidRDefault="005F5024" w:rsidP="00F05FD6"/>
        </w:tc>
        <w:tc>
          <w:tcPr>
            <w:tcW w:w="3256" w:type="dxa"/>
          </w:tcPr>
          <w:p w14:paraId="674EE83D" w14:textId="77777777" w:rsidR="005F5024" w:rsidRPr="00774139" w:rsidRDefault="005F5024" w:rsidP="00F05FD6">
            <w:pPr>
              <w:spacing w:before="20" w:after="20"/>
              <w:rPr>
                <w:rStyle w:val="Hyperlink"/>
                <w:sz w:val="16"/>
                <w:szCs w:val="16"/>
              </w:rPr>
            </w:pPr>
          </w:p>
        </w:tc>
      </w:tr>
    </w:tbl>
    <w:p w14:paraId="30E8325D" w14:textId="77777777" w:rsidR="005F5024" w:rsidRDefault="003D27DC" w:rsidP="005F5024">
      <w:pPr>
        <w:pStyle w:val="berschrift2"/>
      </w:pPr>
      <w:r>
        <w:t>2</w:t>
      </w:r>
      <w:r w:rsidR="005F5024">
        <w:t xml:space="preserve"> </w:t>
      </w:r>
      <w:r w:rsidR="00475A30">
        <w:t>Projektsteuerung</w:t>
      </w:r>
    </w:p>
    <w:tbl>
      <w:tblPr>
        <w:tblW w:w="1516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1986"/>
        <w:gridCol w:w="1986"/>
        <w:gridCol w:w="1985"/>
        <w:gridCol w:w="1985"/>
        <w:gridCol w:w="3257"/>
      </w:tblGrid>
      <w:tr w:rsidR="005F5024" w:rsidRPr="005A1909" w14:paraId="16B008B1" w14:textId="77777777" w:rsidTr="00C66A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6E0E516" w14:textId="77777777" w:rsidR="005F5024" w:rsidRPr="005A1909" w:rsidRDefault="005F5024" w:rsidP="00F05FD6">
            <w:pPr>
              <w:rPr>
                <w:b/>
              </w:rPr>
            </w:pPr>
            <w:r w:rsidRPr="005A1909">
              <w:rPr>
                <w:b/>
              </w:rPr>
              <w:t>Anschrift</w:t>
            </w:r>
          </w:p>
        </w:tc>
        <w:tc>
          <w:tcPr>
            <w:tcW w:w="1986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0CC16BE4" w14:textId="77777777" w:rsidR="005F5024" w:rsidRPr="005A1909" w:rsidRDefault="005F5024" w:rsidP="00F05FD6">
            <w:pPr>
              <w:rPr>
                <w:b/>
              </w:rPr>
            </w:pPr>
            <w:r w:rsidRPr="005A1909">
              <w:rPr>
                <w:b/>
              </w:rPr>
              <w:t>Funktion</w:t>
            </w:r>
          </w:p>
        </w:tc>
        <w:tc>
          <w:tcPr>
            <w:tcW w:w="1986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7354B6B5" w14:textId="77777777" w:rsidR="005F5024" w:rsidRPr="005A1909" w:rsidRDefault="005F5024" w:rsidP="00F05FD6">
            <w:pPr>
              <w:rPr>
                <w:b/>
              </w:rPr>
            </w:pPr>
            <w:r w:rsidRPr="005A1909">
              <w:rPr>
                <w:b/>
              </w:rPr>
              <w:t>Name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13F23664" w14:textId="77777777" w:rsidR="005F5024" w:rsidRPr="005A1909" w:rsidRDefault="005F5024" w:rsidP="00F05FD6">
            <w:pPr>
              <w:rPr>
                <w:b/>
              </w:rPr>
            </w:pPr>
            <w:r w:rsidRPr="005A1909">
              <w:rPr>
                <w:b/>
              </w:rPr>
              <w:t xml:space="preserve">Telefon 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4E1D5EE3" w14:textId="77777777" w:rsidR="005F5024" w:rsidRPr="005A1909" w:rsidRDefault="005F5024" w:rsidP="00F05FD6">
            <w:pPr>
              <w:rPr>
                <w:b/>
              </w:rPr>
            </w:pPr>
            <w:r w:rsidRPr="005A1909">
              <w:rPr>
                <w:b/>
              </w:rPr>
              <w:t xml:space="preserve">Mobil </w:t>
            </w:r>
          </w:p>
        </w:tc>
        <w:tc>
          <w:tcPr>
            <w:tcW w:w="3257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57CE0C05" w14:textId="77777777" w:rsidR="005F5024" w:rsidRPr="005A1909" w:rsidRDefault="005F5024" w:rsidP="00F05FD6">
            <w:pPr>
              <w:rPr>
                <w:b/>
              </w:rPr>
            </w:pPr>
            <w:r w:rsidRPr="005A1909">
              <w:rPr>
                <w:b/>
              </w:rPr>
              <w:t>E-Mail</w:t>
            </w:r>
          </w:p>
        </w:tc>
      </w:tr>
      <w:tr w:rsidR="005F5024" w14:paraId="3F5C9606" w14:textId="77777777" w:rsidTr="00C66A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A1EDA" w14:textId="77777777" w:rsidR="005F5024" w:rsidRDefault="005F5024" w:rsidP="00C66A44"/>
        </w:tc>
        <w:tc>
          <w:tcPr>
            <w:tcW w:w="198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E8603" w14:textId="77777777" w:rsidR="005F5024" w:rsidRDefault="005F5024" w:rsidP="00F05FD6"/>
        </w:tc>
        <w:tc>
          <w:tcPr>
            <w:tcW w:w="198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7DB75" w14:textId="77777777" w:rsidR="005F5024" w:rsidRDefault="005F5024" w:rsidP="00F05FD6"/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B0473" w14:textId="77777777" w:rsidR="005F5024" w:rsidRDefault="005F5024" w:rsidP="00F05FD6"/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68DA9" w14:textId="77777777" w:rsidR="005F5024" w:rsidRDefault="005F5024" w:rsidP="00F05FD6"/>
        </w:tc>
        <w:tc>
          <w:tcPr>
            <w:tcW w:w="32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57D15" w14:textId="77777777" w:rsidR="00774139" w:rsidRPr="00774139" w:rsidRDefault="00774139" w:rsidP="00774139">
            <w:pPr>
              <w:spacing w:before="20" w:after="20"/>
              <w:rPr>
                <w:rStyle w:val="Hyperlink"/>
                <w:sz w:val="16"/>
                <w:szCs w:val="16"/>
              </w:rPr>
            </w:pPr>
          </w:p>
        </w:tc>
      </w:tr>
    </w:tbl>
    <w:p w14:paraId="5DF446B5" w14:textId="77777777" w:rsidR="005F5024" w:rsidRDefault="003D27DC" w:rsidP="005F5024">
      <w:pPr>
        <w:pStyle w:val="berschrift2"/>
      </w:pPr>
      <w:r>
        <w:t>3</w:t>
      </w:r>
      <w:r w:rsidR="00475A30">
        <w:t>. Planung und Ba</w:t>
      </w:r>
      <w:r>
        <w:t xml:space="preserve">uleitung </w:t>
      </w:r>
    </w:p>
    <w:tbl>
      <w:tblPr>
        <w:tblW w:w="0" w:type="auto"/>
        <w:tblInd w:w="7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1985"/>
        <w:gridCol w:w="1985"/>
        <w:gridCol w:w="1985"/>
        <w:gridCol w:w="1985"/>
        <w:gridCol w:w="3256"/>
      </w:tblGrid>
      <w:tr w:rsidR="005F5024" w:rsidRPr="005A1909" w14:paraId="47580144" w14:textId="77777777" w:rsidTr="005F50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49887C" w14:textId="77777777" w:rsidR="005F5024" w:rsidRPr="005A1909" w:rsidRDefault="005F5024" w:rsidP="00F05FD6">
            <w:pPr>
              <w:rPr>
                <w:b/>
              </w:rPr>
            </w:pPr>
            <w:r w:rsidRPr="005A1909">
              <w:rPr>
                <w:b/>
              </w:rPr>
              <w:t>Anschrift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4305EB1E" w14:textId="77777777" w:rsidR="005F5024" w:rsidRPr="005A1909" w:rsidRDefault="005F5024" w:rsidP="00F05FD6">
            <w:pPr>
              <w:rPr>
                <w:b/>
              </w:rPr>
            </w:pPr>
            <w:r w:rsidRPr="005A1909">
              <w:rPr>
                <w:b/>
              </w:rPr>
              <w:t>Funktion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5519B14B" w14:textId="77777777" w:rsidR="005F5024" w:rsidRPr="005A1909" w:rsidRDefault="005F5024" w:rsidP="00F05FD6">
            <w:pPr>
              <w:rPr>
                <w:b/>
              </w:rPr>
            </w:pPr>
            <w:r w:rsidRPr="005A1909">
              <w:rPr>
                <w:b/>
              </w:rPr>
              <w:t>Name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55B36A74" w14:textId="77777777" w:rsidR="005F5024" w:rsidRPr="005A1909" w:rsidRDefault="005F5024" w:rsidP="00F05FD6">
            <w:pPr>
              <w:rPr>
                <w:b/>
              </w:rPr>
            </w:pPr>
            <w:r w:rsidRPr="005A1909">
              <w:rPr>
                <w:b/>
              </w:rPr>
              <w:t xml:space="preserve">Telefon 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5F07C6AB" w14:textId="77777777" w:rsidR="005F5024" w:rsidRPr="005A1909" w:rsidRDefault="005F5024" w:rsidP="00F05FD6">
            <w:pPr>
              <w:rPr>
                <w:b/>
              </w:rPr>
            </w:pPr>
            <w:r w:rsidRPr="005A1909">
              <w:rPr>
                <w:b/>
              </w:rPr>
              <w:t xml:space="preserve">Mobil </w:t>
            </w:r>
          </w:p>
        </w:tc>
        <w:tc>
          <w:tcPr>
            <w:tcW w:w="3256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485D88DA" w14:textId="77777777" w:rsidR="005F5024" w:rsidRPr="005A1909" w:rsidRDefault="005F5024" w:rsidP="00F05FD6">
            <w:pPr>
              <w:rPr>
                <w:b/>
              </w:rPr>
            </w:pPr>
            <w:r w:rsidRPr="005A1909">
              <w:rPr>
                <w:b/>
              </w:rPr>
              <w:t>E-Mail</w:t>
            </w:r>
          </w:p>
        </w:tc>
      </w:tr>
      <w:tr w:rsidR="00475A30" w14:paraId="7654C761" w14:textId="77777777" w:rsidTr="00475A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56107" w14:textId="77777777" w:rsidR="00475A30" w:rsidRPr="00AB79F2" w:rsidRDefault="00475A30" w:rsidP="004D25D7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7FC6C" w14:textId="77777777" w:rsidR="00475A30" w:rsidRDefault="00475A30" w:rsidP="00475A30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B7B86" w14:textId="77777777" w:rsidR="00475A30" w:rsidRDefault="00475A30" w:rsidP="00475A30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E97AD" w14:textId="77777777" w:rsidR="00475A30" w:rsidRDefault="00475A30" w:rsidP="00475A30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D9314" w14:textId="77777777" w:rsidR="00475A30" w:rsidRDefault="00475A30" w:rsidP="00475A30"/>
        </w:tc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027D4" w14:textId="77777777" w:rsidR="00475A30" w:rsidRDefault="00475A30" w:rsidP="00475A30">
            <w:pPr>
              <w:spacing w:before="20" w:after="20"/>
              <w:rPr>
                <w:rStyle w:val="Hyperlink"/>
                <w:sz w:val="16"/>
                <w:szCs w:val="16"/>
              </w:rPr>
            </w:pPr>
          </w:p>
        </w:tc>
      </w:tr>
      <w:tr w:rsidR="00475A30" w14:paraId="13814640" w14:textId="77777777" w:rsidTr="00475A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1CC80" w14:textId="77777777" w:rsidR="00475A30" w:rsidRDefault="00475A30" w:rsidP="00475A30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F1283" w14:textId="77777777" w:rsidR="004D25D7" w:rsidRDefault="004D25D7" w:rsidP="00475A30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5CE0F" w14:textId="77777777" w:rsidR="00475A30" w:rsidRDefault="00475A30" w:rsidP="00475A30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EDE36" w14:textId="77777777" w:rsidR="00475A30" w:rsidRDefault="00475A30" w:rsidP="00475A30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F700C" w14:textId="77777777" w:rsidR="00475A30" w:rsidRDefault="00475A30" w:rsidP="00475A30"/>
        </w:tc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A3934" w14:textId="77777777" w:rsidR="00475A30" w:rsidRPr="00774139" w:rsidRDefault="00475A30" w:rsidP="00475A30">
            <w:pPr>
              <w:spacing w:before="20" w:after="20"/>
              <w:rPr>
                <w:rStyle w:val="Hyperlink"/>
                <w:sz w:val="16"/>
                <w:szCs w:val="16"/>
              </w:rPr>
            </w:pPr>
          </w:p>
        </w:tc>
      </w:tr>
      <w:tr w:rsidR="00475A30" w14:paraId="72D75E7A" w14:textId="77777777" w:rsidTr="00475A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0CE3A" w14:textId="77777777" w:rsidR="00475A30" w:rsidRDefault="00475A30" w:rsidP="00475A30"/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48420" w14:textId="77777777" w:rsidR="00475A30" w:rsidRDefault="00475A30" w:rsidP="00475A30"/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D9F89" w14:textId="77777777" w:rsidR="00475A30" w:rsidRDefault="00475A30" w:rsidP="00475A30"/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E116C" w14:textId="77777777" w:rsidR="00475A30" w:rsidRDefault="00475A30" w:rsidP="00475A30"/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F6773" w14:textId="77777777" w:rsidR="00475A30" w:rsidRDefault="00475A30" w:rsidP="00475A30"/>
        </w:tc>
        <w:tc>
          <w:tcPr>
            <w:tcW w:w="325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0937F" w14:textId="77777777" w:rsidR="00475A30" w:rsidRPr="00774139" w:rsidRDefault="00475A30" w:rsidP="00475A30">
            <w:pPr>
              <w:spacing w:before="20" w:after="20"/>
              <w:rPr>
                <w:rStyle w:val="Hyperlink"/>
                <w:sz w:val="16"/>
                <w:szCs w:val="16"/>
              </w:rPr>
            </w:pPr>
          </w:p>
        </w:tc>
      </w:tr>
    </w:tbl>
    <w:p w14:paraId="4B506B60" w14:textId="77777777" w:rsidR="005F5024" w:rsidRDefault="003D27DC" w:rsidP="005F5024">
      <w:pPr>
        <w:pStyle w:val="berschrift2"/>
      </w:pPr>
      <w:r>
        <w:t>4</w:t>
      </w:r>
      <w:r w:rsidR="005F5024">
        <w:t xml:space="preserve"> </w:t>
      </w:r>
      <w:r w:rsidR="004D25D7">
        <w:t>Externe Fachleute</w:t>
      </w:r>
    </w:p>
    <w:tbl>
      <w:tblPr>
        <w:tblW w:w="0" w:type="auto"/>
        <w:tblInd w:w="7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1985"/>
        <w:gridCol w:w="1985"/>
        <w:gridCol w:w="1985"/>
        <w:gridCol w:w="1985"/>
        <w:gridCol w:w="3256"/>
      </w:tblGrid>
      <w:tr w:rsidR="005F5024" w:rsidRPr="005A1909" w14:paraId="3D26F9C8" w14:textId="77777777" w:rsidTr="007954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3421DB" w14:textId="77777777" w:rsidR="005F5024" w:rsidRPr="005A1909" w:rsidRDefault="005F5024" w:rsidP="00F05FD6">
            <w:pPr>
              <w:rPr>
                <w:b/>
                <w:bCs/>
              </w:rPr>
            </w:pPr>
            <w:r w:rsidRPr="005A1909">
              <w:rPr>
                <w:b/>
                <w:bCs/>
              </w:rPr>
              <w:t>Anschrift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5603C28C" w14:textId="77777777" w:rsidR="005F5024" w:rsidRPr="005A1909" w:rsidRDefault="005F5024" w:rsidP="00F05FD6">
            <w:pPr>
              <w:rPr>
                <w:b/>
                <w:bCs/>
              </w:rPr>
            </w:pPr>
            <w:r w:rsidRPr="005A1909">
              <w:rPr>
                <w:b/>
                <w:bCs/>
              </w:rPr>
              <w:t>Funktion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694B5597" w14:textId="77777777" w:rsidR="005F5024" w:rsidRPr="005A1909" w:rsidRDefault="005F5024" w:rsidP="00F05FD6">
            <w:pPr>
              <w:rPr>
                <w:b/>
                <w:bCs/>
              </w:rPr>
            </w:pPr>
            <w:r w:rsidRPr="005A1909">
              <w:rPr>
                <w:b/>
                <w:bCs/>
              </w:rPr>
              <w:t>Name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0A1F6ECE" w14:textId="77777777" w:rsidR="005F5024" w:rsidRPr="005A1909" w:rsidRDefault="005F5024" w:rsidP="00F05FD6">
            <w:pPr>
              <w:rPr>
                <w:b/>
              </w:rPr>
            </w:pPr>
            <w:r w:rsidRPr="005A1909">
              <w:rPr>
                <w:b/>
              </w:rPr>
              <w:t xml:space="preserve">Telefon 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72EA8C5B" w14:textId="77777777" w:rsidR="005F5024" w:rsidRPr="005A1909" w:rsidRDefault="005F5024" w:rsidP="00F05FD6">
            <w:pPr>
              <w:rPr>
                <w:b/>
              </w:rPr>
            </w:pPr>
            <w:r w:rsidRPr="005A1909">
              <w:rPr>
                <w:b/>
              </w:rPr>
              <w:t xml:space="preserve">Mobil </w:t>
            </w:r>
          </w:p>
        </w:tc>
        <w:tc>
          <w:tcPr>
            <w:tcW w:w="3256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2B176FC1" w14:textId="77777777" w:rsidR="005F5024" w:rsidRPr="005A1909" w:rsidRDefault="005F5024" w:rsidP="00F05FD6">
            <w:pPr>
              <w:rPr>
                <w:b/>
              </w:rPr>
            </w:pPr>
            <w:r w:rsidRPr="005A1909">
              <w:rPr>
                <w:b/>
              </w:rPr>
              <w:t>E-Mail</w:t>
            </w:r>
          </w:p>
        </w:tc>
      </w:tr>
      <w:tr w:rsidR="005F5024" w14:paraId="0365453B" w14:textId="77777777" w:rsidTr="007954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9501D" w14:textId="77777777" w:rsidR="001C7279" w:rsidRDefault="001C7279" w:rsidP="001C7279"/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335EF" w14:textId="77777777" w:rsidR="005F5024" w:rsidRDefault="005F5024" w:rsidP="00F05FD6"/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90404" w14:textId="77777777" w:rsidR="005F5024" w:rsidRDefault="005F5024" w:rsidP="00F05FD6"/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BE065" w14:textId="77777777" w:rsidR="005F5024" w:rsidRDefault="005F5024" w:rsidP="00F05FD6"/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C85D0" w14:textId="77777777" w:rsidR="005F5024" w:rsidRDefault="005F5024" w:rsidP="00F05FD6"/>
        </w:tc>
        <w:tc>
          <w:tcPr>
            <w:tcW w:w="325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677F8" w14:textId="77777777" w:rsidR="005F5024" w:rsidRPr="00774139" w:rsidRDefault="005F5024" w:rsidP="00774139">
            <w:pPr>
              <w:spacing w:before="20" w:after="20"/>
              <w:rPr>
                <w:rStyle w:val="Hyperlink"/>
                <w:sz w:val="16"/>
                <w:szCs w:val="16"/>
              </w:rPr>
            </w:pPr>
          </w:p>
        </w:tc>
      </w:tr>
      <w:tr w:rsidR="005F5024" w14:paraId="3F4ED58D" w14:textId="77777777" w:rsidTr="007954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D9DA2" w14:textId="77777777" w:rsidR="00801026" w:rsidRDefault="00801026" w:rsidP="00801026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52858" w14:textId="77777777" w:rsidR="005F5024" w:rsidRDefault="005F5024" w:rsidP="00F05FD6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97F4D" w14:textId="77777777" w:rsidR="00801026" w:rsidRDefault="00801026" w:rsidP="00F05FD6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583D1" w14:textId="77777777" w:rsidR="005F5024" w:rsidRDefault="005F5024" w:rsidP="00801026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EB069" w14:textId="77777777" w:rsidR="005F5024" w:rsidRDefault="005F5024" w:rsidP="00F05FD6"/>
        </w:tc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26A8F" w14:textId="77777777" w:rsidR="005F5024" w:rsidRPr="00774139" w:rsidRDefault="005F5024" w:rsidP="00774139">
            <w:pPr>
              <w:spacing w:before="20" w:after="20"/>
              <w:rPr>
                <w:rStyle w:val="Hyperlink"/>
                <w:sz w:val="16"/>
                <w:szCs w:val="16"/>
              </w:rPr>
            </w:pPr>
          </w:p>
        </w:tc>
      </w:tr>
      <w:tr w:rsidR="005F5024" w14:paraId="23491DE8" w14:textId="77777777" w:rsidTr="007954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67C0" w14:textId="77777777" w:rsidR="00650843" w:rsidRDefault="00650843" w:rsidP="00F05FD6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00F4F" w14:textId="77777777" w:rsidR="005F5024" w:rsidRDefault="005F5024" w:rsidP="00F05FD6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82C61" w14:textId="77777777" w:rsidR="005F5024" w:rsidRDefault="005F5024" w:rsidP="00F05FD6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B678C" w14:textId="77777777" w:rsidR="005F5024" w:rsidRDefault="005F5024" w:rsidP="00F05FD6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02553" w14:textId="77777777" w:rsidR="005F5024" w:rsidRDefault="005F5024" w:rsidP="00F05FD6"/>
        </w:tc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4B539" w14:textId="77777777" w:rsidR="005F5024" w:rsidRPr="00774139" w:rsidRDefault="005F5024" w:rsidP="00774139">
            <w:pPr>
              <w:spacing w:before="20" w:after="20"/>
              <w:rPr>
                <w:rStyle w:val="Hyperlink"/>
                <w:sz w:val="16"/>
                <w:szCs w:val="16"/>
              </w:rPr>
            </w:pPr>
          </w:p>
        </w:tc>
      </w:tr>
      <w:tr w:rsidR="005F5024" w14:paraId="1B478FD0" w14:textId="77777777" w:rsidTr="007954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D0AB9" w14:textId="77777777" w:rsidR="00732480" w:rsidRDefault="00732480" w:rsidP="00F05FD6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132F2" w14:textId="77777777" w:rsidR="005F5024" w:rsidRDefault="005F5024" w:rsidP="00F05FD6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C62A7" w14:textId="77777777" w:rsidR="005F5024" w:rsidRDefault="005F5024" w:rsidP="00F05FD6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17A5B" w14:textId="77777777" w:rsidR="005F5024" w:rsidRDefault="005F5024" w:rsidP="00F05FD6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FDF27" w14:textId="77777777" w:rsidR="005F5024" w:rsidRDefault="005F5024" w:rsidP="00F05FD6"/>
        </w:tc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0E32A" w14:textId="77777777" w:rsidR="005F5024" w:rsidRPr="00774139" w:rsidRDefault="005F5024" w:rsidP="00774139">
            <w:pPr>
              <w:spacing w:before="20" w:after="20"/>
              <w:rPr>
                <w:rStyle w:val="Hyperlink"/>
                <w:sz w:val="16"/>
                <w:szCs w:val="16"/>
              </w:rPr>
            </w:pPr>
          </w:p>
        </w:tc>
      </w:tr>
      <w:tr w:rsidR="003161D4" w14:paraId="2770EB12" w14:textId="77777777" w:rsidTr="007954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4D1F7" w14:textId="77777777" w:rsidR="000F3979" w:rsidRDefault="000F3979" w:rsidP="00F05FD6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7BB6E" w14:textId="77777777" w:rsidR="003161D4" w:rsidRDefault="003161D4" w:rsidP="00F05FD6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E6ED7" w14:textId="77777777" w:rsidR="003161D4" w:rsidRDefault="003161D4" w:rsidP="00F05FD6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ED597" w14:textId="77777777" w:rsidR="003161D4" w:rsidRDefault="003161D4" w:rsidP="00F05FD6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4F77E" w14:textId="77777777" w:rsidR="003161D4" w:rsidRDefault="003161D4" w:rsidP="00F05FD6"/>
        </w:tc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77D5B" w14:textId="77777777" w:rsidR="003161D4" w:rsidRPr="00774139" w:rsidRDefault="003161D4" w:rsidP="00774139">
            <w:pPr>
              <w:spacing w:before="20" w:after="20"/>
              <w:rPr>
                <w:rStyle w:val="Hyperlink"/>
                <w:sz w:val="16"/>
                <w:szCs w:val="16"/>
              </w:rPr>
            </w:pPr>
          </w:p>
        </w:tc>
      </w:tr>
    </w:tbl>
    <w:p w14:paraId="31F6D14E" w14:textId="77777777" w:rsidR="005F5024" w:rsidRDefault="003D27DC" w:rsidP="005F5024">
      <w:pPr>
        <w:pStyle w:val="berschrift2"/>
      </w:pPr>
      <w:r>
        <w:t>5 Ausführungs</w:t>
      </w:r>
      <w:r w:rsidR="004D25D7">
        <w:t>unternehmen</w:t>
      </w:r>
    </w:p>
    <w:tbl>
      <w:tblPr>
        <w:tblW w:w="0" w:type="auto"/>
        <w:tblInd w:w="7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1985"/>
        <w:gridCol w:w="1985"/>
        <w:gridCol w:w="1985"/>
        <w:gridCol w:w="1985"/>
        <w:gridCol w:w="3256"/>
      </w:tblGrid>
      <w:tr w:rsidR="005F5024" w:rsidRPr="005A1909" w14:paraId="560B19DD" w14:textId="77777777" w:rsidTr="007954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C866EA" w14:textId="77777777" w:rsidR="005F5024" w:rsidRPr="005A1909" w:rsidRDefault="005F5024" w:rsidP="00F05FD6">
            <w:pPr>
              <w:rPr>
                <w:b/>
                <w:bCs/>
              </w:rPr>
            </w:pPr>
            <w:r w:rsidRPr="005A1909">
              <w:rPr>
                <w:b/>
                <w:bCs/>
              </w:rPr>
              <w:t>Anschrift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77210715" w14:textId="77777777" w:rsidR="005F5024" w:rsidRPr="005A1909" w:rsidRDefault="005F5024" w:rsidP="00F05FD6">
            <w:pPr>
              <w:rPr>
                <w:b/>
                <w:bCs/>
              </w:rPr>
            </w:pPr>
            <w:r w:rsidRPr="005A1909">
              <w:rPr>
                <w:b/>
                <w:bCs/>
              </w:rPr>
              <w:t>Funktion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491995EF" w14:textId="77777777" w:rsidR="005F5024" w:rsidRPr="005A1909" w:rsidRDefault="005F5024" w:rsidP="00F05FD6">
            <w:pPr>
              <w:rPr>
                <w:b/>
                <w:bCs/>
              </w:rPr>
            </w:pPr>
            <w:r w:rsidRPr="005A1909">
              <w:rPr>
                <w:b/>
                <w:bCs/>
              </w:rPr>
              <w:t>Name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7599BB7A" w14:textId="77777777" w:rsidR="005F5024" w:rsidRPr="005A1909" w:rsidRDefault="005F5024" w:rsidP="00F05FD6">
            <w:pPr>
              <w:rPr>
                <w:b/>
              </w:rPr>
            </w:pPr>
            <w:r w:rsidRPr="005A1909">
              <w:rPr>
                <w:b/>
              </w:rPr>
              <w:t xml:space="preserve">Telefon 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25BA265E" w14:textId="77777777" w:rsidR="005F5024" w:rsidRPr="005A1909" w:rsidRDefault="005F5024" w:rsidP="00F05FD6">
            <w:pPr>
              <w:rPr>
                <w:b/>
              </w:rPr>
            </w:pPr>
            <w:r w:rsidRPr="005A1909">
              <w:rPr>
                <w:b/>
              </w:rPr>
              <w:t xml:space="preserve">Mobil </w:t>
            </w:r>
          </w:p>
        </w:tc>
        <w:tc>
          <w:tcPr>
            <w:tcW w:w="3256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715E9F1D" w14:textId="77777777" w:rsidR="005F5024" w:rsidRPr="005A1909" w:rsidRDefault="005F5024" w:rsidP="00F05FD6">
            <w:pPr>
              <w:rPr>
                <w:b/>
              </w:rPr>
            </w:pPr>
            <w:r w:rsidRPr="005A1909">
              <w:rPr>
                <w:b/>
              </w:rPr>
              <w:t>E-Mail</w:t>
            </w:r>
          </w:p>
        </w:tc>
      </w:tr>
      <w:tr w:rsidR="005F5024" w14:paraId="7E54FC47" w14:textId="77777777" w:rsidTr="007954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C16B8" w14:textId="77777777" w:rsidR="004D25D7" w:rsidRDefault="004D25D7" w:rsidP="004D25D7"/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045BE" w14:textId="77777777" w:rsidR="005F5024" w:rsidRDefault="005F5024" w:rsidP="00F05FD6"/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06D01" w14:textId="77777777" w:rsidR="005F5024" w:rsidRDefault="005F5024" w:rsidP="00F05FD6"/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2AE2F" w14:textId="77777777" w:rsidR="005F5024" w:rsidRDefault="005F5024" w:rsidP="004D25D7"/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10D6E" w14:textId="77777777" w:rsidR="005F5024" w:rsidRDefault="005F5024" w:rsidP="00F05FD6"/>
        </w:tc>
        <w:tc>
          <w:tcPr>
            <w:tcW w:w="325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CEBF5" w14:textId="77777777" w:rsidR="005F5024" w:rsidRPr="00774139" w:rsidRDefault="005F5024" w:rsidP="00774139">
            <w:pPr>
              <w:spacing w:before="20" w:after="20"/>
              <w:rPr>
                <w:rStyle w:val="Hyperlink"/>
                <w:sz w:val="16"/>
                <w:szCs w:val="16"/>
              </w:rPr>
            </w:pPr>
          </w:p>
        </w:tc>
      </w:tr>
    </w:tbl>
    <w:p w14:paraId="1D5F2DAD" w14:textId="77777777" w:rsidR="00516A1B" w:rsidRDefault="00516A1B" w:rsidP="006201C5"/>
    <w:sectPr w:rsidR="00516A1B" w:rsidSect="00C66A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2268" w:right="567" w:bottom="1134" w:left="1134" w:header="709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88951" w14:textId="77777777" w:rsidR="00A1315A" w:rsidRDefault="00A1315A">
      <w:r>
        <w:separator/>
      </w:r>
    </w:p>
    <w:p w14:paraId="7058D2BF" w14:textId="77777777" w:rsidR="00A1315A" w:rsidRDefault="00A1315A"/>
  </w:endnote>
  <w:endnote w:type="continuationSeparator" w:id="0">
    <w:p w14:paraId="1C30485D" w14:textId="77777777" w:rsidR="00A1315A" w:rsidRDefault="00A1315A">
      <w:r>
        <w:continuationSeparator/>
      </w:r>
    </w:p>
    <w:p w14:paraId="0354D348" w14:textId="77777777" w:rsidR="00A1315A" w:rsidRDefault="00A131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9A042" w14:textId="77777777" w:rsidR="003161D4" w:rsidRDefault="003161D4">
    <w:pPr>
      <w:pStyle w:val="Fuzeile"/>
      <w:framePr w:wrap="around" w:vAnchor="text" w:hAnchor="margin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14:paraId="4105E742" w14:textId="77777777" w:rsidR="003161D4" w:rsidRDefault="003161D4">
    <w:pPr>
      <w:pStyle w:val="Fuzeile"/>
      <w:ind w:firstLine="360"/>
    </w:pPr>
  </w:p>
  <w:p w14:paraId="1A859C4E" w14:textId="77777777" w:rsidR="003161D4" w:rsidRDefault="003161D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8523A" w14:textId="2B295EB6" w:rsidR="003161D4" w:rsidRPr="00C441D6" w:rsidRDefault="003161D4" w:rsidP="007954FB">
    <w:pPr>
      <w:pStyle w:val="Fuzeile"/>
      <w:tabs>
        <w:tab w:val="clear" w:pos="4819"/>
        <w:tab w:val="clear" w:pos="9071"/>
        <w:tab w:val="center" w:pos="7938"/>
        <w:tab w:val="right" w:pos="15168"/>
      </w:tabs>
      <w:rPr>
        <w:szCs w:val="16"/>
      </w:rPr>
    </w:pPr>
    <w:r w:rsidRPr="00445473">
      <w:rPr>
        <w:szCs w:val="16"/>
      </w:rPr>
      <w:sym w:font="Wingdings" w:char="F031"/>
    </w:r>
    <w:r w:rsidRPr="00445473">
      <w:rPr>
        <w:szCs w:val="16"/>
      </w:rPr>
      <w:t xml:space="preserve">  </w:t>
    </w:r>
    <w:r>
      <w:rPr>
        <w:szCs w:val="16"/>
      </w:rPr>
      <w:fldChar w:fldCharType="begin"/>
    </w:r>
    <w:r>
      <w:rPr>
        <w:szCs w:val="16"/>
      </w:rPr>
      <w:instrText xml:space="preserve"> FILENAME   \* MERGEFORMAT </w:instrText>
    </w:r>
    <w:r>
      <w:rPr>
        <w:szCs w:val="16"/>
      </w:rPr>
      <w:fldChar w:fldCharType="separate"/>
    </w:r>
    <w:r w:rsidR="00FC67A4">
      <w:rPr>
        <w:noProof/>
        <w:szCs w:val="16"/>
      </w:rPr>
      <w:t>030300_F_Liste der Projektbeteiligten.doc</w:t>
    </w:r>
    <w:r>
      <w:rPr>
        <w:szCs w:val="16"/>
      </w:rPr>
      <w:fldChar w:fldCharType="end"/>
    </w:r>
    <w:r w:rsidRPr="00445473">
      <w:rPr>
        <w:szCs w:val="16"/>
      </w:rPr>
      <w:tab/>
    </w:r>
    <w:r w:rsidR="003003FB">
      <w:rPr>
        <w:szCs w:val="16"/>
      </w:rPr>
      <w:t>V01</w:t>
    </w:r>
    <w:r w:rsidRPr="00445473">
      <w:rPr>
        <w:szCs w:val="16"/>
      </w:rPr>
      <w:tab/>
    </w:r>
    <w:r>
      <w:rPr>
        <w:szCs w:val="16"/>
      </w:rPr>
      <w:fldChar w:fldCharType="begin"/>
    </w:r>
    <w:r>
      <w:rPr>
        <w:szCs w:val="16"/>
      </w:rPr>
      <w:instrText xml:space="preserve"> PAGE  \* MERGEFORMAT </w:instrText>
    </w:r>
    <w:r>
      <w:rPr>
        <w:szCs w:val="16"/>
      </w:rPr>
      <w:fldChar w:fldCharType="separate"/>
    </w:r>
    <w:r w:rsidR="003D27DC">
      <w:rPr>
        <w:noProof/>
        <w:szCs w:val="16"/>
      </w:rPr>
      <w:t>1</w:t>
    </w:r>
    <w:r>
      <w:rPr>
        <w:szCs w:val="16"/>
      </w:rPr>
      <w:fldChar w:fldCharType="end"/>
    </w:r>
    <w:r>
      <w:rPr>
        <w:szCs w:val="16"/>
      </w:rPr>
      <w:t xml:space="preserve"> / </w:t>
    </w:r>
    <w:r>
      <w:rPr>
        <w:szCs w:val="16"/>
      </w:rPr>
      <w:fldChar w:fldCharType="begin"/>
    </w:r>
    <w:r>
      <w:rPr>
        <w:szCs w:val="16"/>
      </w:rPr>
      <w:instrText xml:space="preserve"> NUMPAGES   \* MERGEFORMAT </w:instrText>
    </w:r>
    <w:r>
      <w:rPr>
        <w:szCs w:val="16"/>
      </w:rPr>
      <w:fldChar w:fldCharType="separate"/>
    </w:r>
    <w:r w:rsidR="003D27DC">
      <w:rPr>
        <w:noProof/>
        <w:szCs w:val="16"/>
      </w:rPr>
      <w:t>2</w:t>
    </w:r>
    <w:r>
      <w:rPr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A3700" w14:textId="77777777" w:rsidR="003161D4" w:rsidRPr="00C44D89" w:rsidRDefault="003161D4" w:rsidP="0088155E">
    <w:pPr>
      <w:pStyle w:val="Fuzeile"/>
      <w:tabs>
        <w:tab w:val="clear" w:pos="9071"/>
        <w:tab w:val="right" w:pos="9498"/>
      </w:tabs>
      <w:rPr>
        <w:szCs w:val="16"/>
      </w:rPr>
    </w:pPr>
    <w:r w:rsidRPr="00445473">
      <w:rPr>
        <w:szCs w:val="16"/>
      </w:rPr>
      <w:sym w:font="Wingdings" w:char="F031"/>
    </w:r>
    <w:r w:rsidRPr="00445473">
      <w:rPr>
        <w:szCs w:val="16"/>
      </w:rPr>
      <w:t xml:space="preserve">  </w:t>
    </w:r>
    <w:r w:rsidRPr="00445473">
      <w:rPr>
        <w:szCs w:val="16"/>
      </w:rPr>
      <w:fldChar w:fldCharType="begin"/>
    </w:r>
    <w:r w:rsidRPr="00445473">
      <w:rPr>
        <w:szCs w:val="16"/>
      </w:rPr>
      <w:instrText xml:space="preserve"> </w:instrText>
    </w:r>
    <w:r>
      <w:rPr>
        <w:szCs w:val="16"/>
      </w:rPr>
      <w:instrText>FILENAME</w:instrText>
    </w:r>
    <w:r w:rsidRPr="00445473">
      <w:rPr>
        <w:szCs w:val="16"/>
      </w:rPr>
      <w:instrText xml:space="preserve">  \* MERGEFORMAT </w:instrText>
    </w:r>
    <w:r w:rsidRPr="00445473">
      <w:rPr>
        <w:szCs w:val="16"/>
      </w:rPr>
      <w:fldChar w:fldCharType="separate"/>
    </w:r>
    <w:r w:rsidR="00FC67A4">
      <w:rPr>
        <w:noProof/>
        <w:szCs w:val="16"/>
      </w:rPr>
      <w:t>030300_F_Liste der Projektbeteiligten.doc</w:t>
    </w:r>
    <w:r w:rsidRPr="00445473">
      <w:rPr>
        <w:szCs w:val="16"/>
      </w:rPr>
      <w:fldChar w:fldCharType="end"/>
    </w:r>
    <w:r w:rsidRPr="00445473">
      <w:rPr>
        <w:szCs w:val="16"/>
      </w:rPr>
      <w:tab/>
    </w:r>
    <w:r w:rsidRPr="00445473">
      <w:rPr>
        <w:szCs w:val="16"/>
      </w:rPr>
      <w:fldChar w:fldCharType="begin"/>
    </w:r>
    <w:r w:rsidRPr="00445473">
      <w:rPr>
        <w:szCs w:val="16"/>
      </w:rPr>
      <w:instrText xml:space="preserve"> </w:instrText>
    </w:r>
    <w:r>
      <w:rPr>
        <w:szCs w:val="16"/>
      </w:rPr>
      <w:instrText>SAVEDATE</w:instrText>
    </w:r>
    <w:r w:rsidRPr="00445473">
      <w:rPr>
        <w:szCs w:val="16"/>
      </w:rPr>
      <w:instrText xml:space="preserve">  \@ "</w:instrText>
    </w:r>
    <w:r>
      <w:rPr>
        <w:szCs w:val="16"/>
      </w:rPr>
      <w:instrText>yyyy-MM-dd</w:instrText>
    </w:r>
    <w:r w:rsidRPr="00445473">
      <w:rPr>
        <w:szCs w:val="16"/>
      </w:rPr>
      <w:instrText xml:space="preserve">"  \* MERGEFORMAT </w:instrText>
    </w:r>
    <w:r w:rsidRPr="00445473">
      <w:rPr>
        <w:szCs w:val="16"/>
      </w:rPr>
      <w:fldChar w:fldCharType="separate"/>
    </w:r>
    <w:r w:rsidR="003003FB">
      <w:rPr>
        <w:noProof/>
        <w:szCs w:val="16"/>
      </w:rPr>
      <w:t>2020-03-23</w:t>
    </w:r>
    <w:r w:rsidRPr="00445473">
      <w:rPr>
        <w:szCs w:val="16"/>
      </w:rPr>
      <w:fldChar w:fldCharType="end"/>
    </w:r>
    <w:r w:rsidRPr="00445473">
      <w:rPr>
        <w:szCs w:val="16"/>
      </w:rPr>
      <w:tab/>
    </w:r>
    <w:r w:rsidRPr="00445473">
      <w:rPr>
        <w:szCs w:val="16"/>
      </w:rPr>
      <w:fldChar w:fldCharType="begin"/>
    </w:r>
    <w:r w:rsidRPr="00445473">
      <w:rPr>
        <w:szCs w:val="16"/>
      </w:rPr>
      <w:instrText xml:space="preserve"> </w:instrText>
    </w:r>
    <w:r>
      <w:rPr>
        <w:szCs w:val="16"/>
      </w:rPr>
      <w:instrText>PAGE</w:instrText>
    </w:r>
    <w:r w:rsidRPr="00445473">
      <w:rPr>
        <w:szCs w:val="16"/>
      </w:rPr>
      <w:instrText xml:space="preserve">  \* MERGEFORMAT </w:instrText>
    </w:r>
    <w:r w:rsidRPr="00445473">
      <w:rPr>
        <w:szCs w:val="16"/>
      </w:rPr>
      <w:fldChar w:fldCharType="separate"/>
    </w:r>
    <w:r>
      <w:rPr>
        <w:noProof/>
        <w:szCs w:val="16"/>
      </w:rPr>
      <w:t>1</w:t>
    </w:r>
    <w:r w:rsidRPr="00445473">
      <w:rPr>
        <w:szCs w:val="16"/>
      </w:rPr>
      <w:fldChar w:fldCharType="end"/>
    </w:r>
    <w:r w:rsidRPr="00445473">
      <w:rPr>
        <w:szCs w:val="16"/>
      </w:rPr>
      <w:t xml:space="preserve"> / </w:t>
    </w:r>
    <w:r w:rsidRPr="00445473">
      <w:rPr>
        <w:szCs w:val="16"/>
      </w:rPr>
      <w:fldChar w:fldCharType="begin"/>
    </w:r>
    <w:r w:rsidRPr="00445473">
      <w:rPr>
        <w:szCs w:val="16"/>
      </w:rPr>
      <w:instrText xml:space="preserve"> </w:instrText>
    </w:r>
    <w:r>
      <w:rPr>
        <w:szCs w:val="16"/>
      </w:rPr>
      <w:instrText>NUMPAGES</w:instrText>
    </w:r>
    <w:r w:rsidRPr="00445473">
      <w:rPr>
        <w:szCs w:val="16"/>
      </w:rPr>
      <w:instrText xml:space="preserve">  \* MERGEFORMAT </w:instrText>
    </w:r>
    <w:r w:rsidRPr="00445473">
      <w:rPr>
        <w:szCs w:val="16"/>
      </w:rPr>
      <w:fldChar w:fldCharType="separate"/>
    </w:r>
    <w:r>
      <w:rPr>
        <w:noProof/>
        <w:szCs w:val="16"/>
      </w:rPr>
      <w:t>3</w:t>
    </w:r>
    <w:r w:rsidRPr="00445473">
      <w:rPr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6A7E3" w14:textId="77777777" w:rsidR="00A1315A" w:rsidRDefault="00A1315A">
      <w:r>
        <w:separator/>
      </w:r>
    </w:p>
    <w:p w14:paraId="0F5375E7" w14:textId="77777777" w:rsidR="00A1315A" w:rsidRDefault="00A1315A"/>
  </w:footnote>
  <w:footnote w:type="continuationSeparator" w:id="0">
    <w:p w14:paraId="70BECF6E" w14:textId="77777777" w:rsidR="00A1315A" w:rsidRDefault="00A1315A">
      <w:r>
        <w:continuationSeparator/>
      </w:r>
    </w:p>
    <w:p w14:paraId="6328B59B" w14:textId="77777777" w:rsidR="00A1315A" w:rsidRDefault="00A131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F0A68" w14:textId="77777777" w:rsidR="003003FB" w:rsidRDefault="003003F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451" w:type="dxa"/>
      <w:tblInd w:w="-34" w:type="dxa"/>
      <w:tblBorders>
        <w:insideH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111"/>
      <w:gridCol w:w="10065"/>
      <w:gridCol w:w="1275"/>
    </w:tblGrid>
    <w:tr w:rsidR="003D27DC" w:rsidRPr="00FD1E2B" w14:paraId="6CF99039" w14:textId="77777777" w:rsidTr="003D27DC">
      <w:tc>
        <w:tcPr>
          <w:tcW w:w="4111" w:type="dxa"/>
          <w:shd w:val="clear" w:color="auto" w:fill="auto"/>
        </w:tcPr>
        <w:p w14:paraId="79A8E29B" w14:textId="77777777" w:rsidR="003D27DC" w:rsidRPr="008B0D48" w:rsidRDefault="003D27DC" w:rsidP="002431A0">
          <w:pPr>
            <w:pStyle w:val="Kopfzeile"/>
            <w:tabs>
              <w:tab w:val="clear" w:pos="4536"/>
              <w:tab w:val="clear" w:pos="9072"/>
            </w:tabs>
            <w:ind w:left="34"/>
            <w:rPr>
              <w:b/>
              <w:sz w:val="32"/>
              <w:szCs w:val="32"/>
            </w:rPr>
          </w:pPr>
          <w:r w:rsidRPr="008B0D48">
            <w:rPr>
              <w:b/>
              <w:sz w:val="32"/>
              <w:szCs w:val="32"/>
            </w:rPr>
            <w:t>Projekthandbuch</w:t>
          </w:r>
        </w:p>
        <w:p w14:paraId="5F0A4526" w14:textId="77777777" w:rsidR="003D27DC" w:rsidRPr="00FD1E2B" w:rsidRDefault="003D27DC" w:rsidP="002431A0">
          <w:pPr>
            <w:pStyle w:val="Kopfzeile"/>
            <w:tabs>
              <w:tab w:val="clear" w:pos="4536"/>
              <w:tab w:val="clear" w:pos="9072"/>
            </w:tabs>
            <w:ind w:left="34"/>
            <w:rPr>
              <w:b/>
              <w:sz w:val="28"/>
              <w:szCs w:val="28"/>
            </w:rPr>
          </w:pPr>
        </w:p>
      </w:tc>
      <w:tc>
        <w:tcPr>
          <w:tcW w:w="10065" w:type="dxa"/>
          <w:shd w:val="clear" w:color="auto" w:fill="auto"/>
        </w:tcPr>
        <w:p w14:paraId="37648133" w14:textId="34BBA924" w:rsidR="003D27DC" w:rsidRPr="00FD1E2B" w:rsidRDefault="003D27DC" w:rsidP="002431A0">
          <w:pPr>
            <w:pStyle w:val="Fuzeile"/>
            <w:jc w:val="right"/>
            <w:rPr>
              <w:szCs w:val="16"/>
            </w:rPr>
          </w:pPr>
        </w:p>
      </w:tc>
      <w:tc>
        <w:tcPr>
          <w:tcW w:w="1275" w:type="dxa"/>
          <w:shd w:val="clear" w:color="auto" w:fill="auto"/>
        </w:tcPr>
        <w:p w14:paraId="25BD5F31" w14:textId="6BA1AECC" w:rsidR="003D27DC" w:rsidRPr="00FD1E2B" w:rsidRDefault="003D27DC" w:rsidP="002431A0">
          <w:pPr>
            <w:pStyle w:val="Kopfzeile"/>
            <w:widowControl w:val="0"/>
            <w:tabs>
              <w:tab w:val="clear" w:pos="4536"/>
              <w:tab w:val="clear" w:pos="9072"/>
            </w:tabs>
            <w:ind w:right="-52"/>
            <w:jc w:val="right"/>
            <w:rPr>
              <w:szCs w:val="16"/>
            </w:rPr>
          </w:pPr>
        </w:p>
      </w:tc>
    </w:tr>
  </w:tbl>
  <w:p w14:paraId="3D1EC81A" w14:textId="77777777" w:rsidR="003161D4" w:rsidRPr="00C400A1" w:rsidRDefault="003161D4" w:rsidP="00C66A44">
    <w:pPr>
      <w:shd w:val="clear" w:color="auto" w:fill="D9D9D9"/>
      <w:spacing w:before="120"/>
      <w:ind w:right="-29"/>
      <w:rPr>
        <w:b/>
        <w:sz w:val="28"/>
        <w:szCs w:val="28"/>
      </w:rPr>
    </w:pPr>
    <w:r>
      <w:rPr>
        <w:b/>
        <w:sz w:val="28"/>
        <w:szCs w:val="28"/>
      </w:rPr>
      <w:t>Liste der Projektbeteiligten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106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412"/>
    </w:tblGrid>
    <w:tr w:rsidR="003161D4" w14:paraId="276DF4F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trHeight w:hRule="exact" w:val="1138"/>
      </w:trPr>
      <w:tc>
        <w:tcPr>
          <w:tcW w:w="11412" w:type="dxa"/>
        </w:tcPr>
        <w:p w14:paraId="5612B9C7" w14:textId="43EEF76B" w:rsidR="003161D4" w:rsidRDefault="003003FB" w:rsidP="0088155E">
          <w:pPr>
            <w:pStyle w:val="Kopfzeile"/>
            <w:spacing w:before="60"/>
          </w:pPr>
          <w:r w:rsidRPr="005905BB">
            <w:rPr>
              <w:noProof/>
            </w:rPr>
            <w:drawing>
              <wp:inline distT="0" distB="0" distL="0" distR="0" wp14:anchorId="32FF3058" wp14:editId="11173F95">
                <wp:extent cx="7198360" cy="616585"/>
                <wp:effectExtent l="0" t="0" r="0" b="0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98360" cy="616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05C64C1" w14:textId="77777777" w:rsidR="003161D4" w:rsidRPr="00C44D89" w:rsidRDefault="003161D4" w:rsidP="0088155E">
    <w:pPr>
      <w:pStyle w:val="Leit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59A73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7AC2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D00C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35651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4683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FE1D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AB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C921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E77E57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A8BA6D4A"/>
    <w:lvl w:ilvl="0">
      <w:numFmt w:val="decimal"/>
      <w:lvlText w:val="*"/>
      <w:lvlJc w:val="left"/>
    </w:lvl>
  </w:abstractNum>
  <w:abstractNum w:abstractNumId="10" w15:restartNumberingAfterBreak="0">
    <w:nsid w:val="01D75702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12AD2083"/>
    <w:multiLevelType w:val="hybridMultilevel"/>
    <w:tmpl w:val="E806B010"/>
    <w:lvl w:ilvl="0" w:tplc="FFFFFFFF">
      <w:start w:val="1"/>
      <w:numFmt w:val="decimal"/>
      <w:lvlText w:val="%1."/>
      <w:lvlJc w:val="left"/>
      <w:pPr>
        <w:tabs>
          <w:tab w:val="num" w:pos="2988"/>
        </w:tabs>
        <w:ind w:left="2988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2" w15:restartNumberingAfterBreak="0">
    <w:nsid w:val="266B09C4"/>
    <w:multiLevelType w:val="hybridMultilevel"/>
    <w:tmpl w:val="455E7A1C"/>
    <w:lvl w:ilvl="0" w:tplc="0FDA832A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3" w15:restartNumberingAfterBreak="0">
    <w:nsid w:val="29AA2488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36C6C67"/>
    <w:multiLevelType w:val="hybridMultilevel"/>
    <w:tmpl w:val="D1CE5E5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064335"/>
    <w:multiLevelType w:val="hybridMultilevel"/>
    <w:tmpl w:val="1BCE3602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58E46DEC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0C121F2"/>
    <w:multiLevelType w:val="hybridMultilevel"/>
    <w:tmpl w:val="EFC88478"/>
    <w:lvl w:ilvl="0" w:tplc="E730CC72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8" w15:restartNumberingAfterBreak="0">
    <w:nsid w:val="78936FE3"/>
    <w:multiLevelType w:val="hybridMultilevel"/>
    <w:tmpl w:val="6AA2430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7E8D4C9E"/>
    <w:multiLevelType w:val="singleLevel"/>
    <w:tmpl w:val="17C2E29A"/>
    <w:lvl w:ilvl="0">
      <w:start w:val="1"/>
      <w:numFmt w:val="decimal"/>
      <w:lvlText w:val="%1."/>
      <w:legacy w:legacy="1" w:legacySpace="0" w:legacyIndent="283"/>
      <w:lvlJc w:val="left"/>
      <w:pPr>
        <w:ind w:left="1984" w:hanging="283"/>
      </w:pPr>
    </w:lvl>
  </w:abstractNum>
  <w:num w:numId="1" w16cid:durableId="1451778719">
    <w:abstractNumId w:val="7"/>
  </w:num>
  <w:num w:numId="2" w16cid:durableId="758332351">
    <w:abstractNumId w:val="8"/>
  </w:num>
  <w:num w:numId="3" w16cid:durableId="1425104619">
    <w:abstractNumId w:val="9"/>
    <w:lvlOverride w:ilvl="0">
      <w:lvl w:ilvl="0">
        <w:start w:val="1"/>
        <w:numFmt w:val="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618727453">
    <w:abstractNumId w:val="19"/>
  </w:num>
  <w:num w:numId="5" w16cid:durableId="2058314973">
    <w:abstractNumId w:val="19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1984" w:hanging="283"/>
        </w:pPr>
      </w:lvl>
    </w:lvlOverride>
  </w:num>
  <w:num w:numId="6" w16cid:durableId="972755337">
    <w:abstractNumId w:val="18"/>
  </w:num>
  <w:num w:numId="7" w16cid:durableId="2033604029">
    <w:abstractNumId w:val="12"/>
  </w:num>
  <w:num w:numId="8" w16cid:durableId="2056537596">
    <w:abstractNumId w:val="10"/>
  </w:num>
  <w:num w:numId="9" w16cid:durableId="203106434">
    <w:abstractNumId w:val="11"/>
  </w:num>
  <w:num w:numId="10" w16cid:durableId="1219198349">
    <w:abstractNumId w:val="6"/>
  </w:num>
  <w:num w:numId="11" w16cid:durableId="1381394308">
    <w:abstractNumId w:val="5"/>
  </w:num>
  <w:num w:numId="12" w16cid:durableId="2033529530">
    <w:abstractNumId w:val="4"/>
  </w:num>
  <w:num w:numId="13" w16cid:durableId="1261834666">
    <w:abstractNumId w:val="3"/>
  </w:num>
  <w:num w:numId="14" w16cid:durableId="1628925683">
    <w:abstractNumId w:val="2"/>
  </w:num>
  <w:num w:numId="15" w16cid:durableId="1014458184">
    <w:abstractNumId w:val="1"/>
  </w:num>
  <w:num w:numId="16" w16cid:durableId="1961253698">
    <w:abstractNumId w:val="0"/>
  </w:num>
  <w:num w:numId="17" w16cid:durableId="920530455">
    <w:abstractNumId w:val="16"/>
  </w:num>
  <w:num w:numId="18" w16cid:durableId="1873883728">
    <w:abstractNumId w:val="13"/>
  </w:num>
  <w:num w:numId="19" w16cid:durableId="1730960063">
    <w:abstractNumId w:val="17"/>
  </w:num>
  <w:num w:numId="20" w16cid:durableId="227693784">
    <w:abstractNumId w:val="15"/>
  </w:num>
  <w:num w:numId="21" w16cid:durableId="95062960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hideSpellingError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37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B4C"/>
    <w:rsid w:val="00003148"/>
    <w:rsid w:val="00024FF8"/>
    <w:rsid w:val="000279A9"/>
    <w:rsid w:val="00042501"/>
    <w:rsid w:val="00060AAA"/>
    <w:rsid w:val="000960F0"/>
    <w:rsid w:val="00097845"/>
    <w:rsid w:val="000F3979"/>
    <w:rsid w:val="00104F5A"/>
    <w:rsid w:val="00123ACD"/>
    <w:rsid w:val="001274F3"/>
    <w:rsid w:val="001C7279"/>
    <w:rsid w:val="00204715"/>
    <w:rsid w:val="00204AA0"/>
    <w:rsid w:val="002368CE"/>
    <w:rsid w:val="002431A0"/>
    <w:rsid w:val="002D14A8"/>
    <w:rsid w:val="002E61F4"/>
    <w:rsid w:val="002F58F0"/>
    <w:rsid w:val="003003FB"/>
    <w:rsid w:val="003161D4"/>
    <w:rsid w:val="00353493"/>
    <w:rsid w:val="003703CB"/>
    <w:rsid w:val="003A779C"/>
    <w:rsid w:val="003C4B92"/>
    <w:rsid w:val="003D27DC"/>
    <w:rsid w:val="00402A76"/>
    <w:rsid w:val="00406D51"/>
    <w:rsid w:val="004212E8"/>
    <w:rsid w:val="004319FF"/>
    <w:rsid w:val="0046336E"/>
    <w:rsid w:val="00473633"/>
    <w:rsid w:val="00475A30"/>
    <w:rsid w:val="00487480"/>
    <w:rsid w:val="004B617F"/>
    <w:rsid w:val="004D25D7"/>
    <w:rsid w:val="004D7745"/>
    <w:rsid w:val="004E7FAC"/>
    <w:rsid w:val="00516A1B"/>
    <w:rsid w:val="0052486D"/>
    <w:rsid w:val="00530993"/>
    <w:rsid w:val="005415A3"/>
    <w:rsid w:val="00543A05"/>
    <w:rsid w:val="00564799"/>
    <w:rsid w:val="00565175"/>
    <w:rsid w:val="005A1909"/>
    <w:rsid w:val="005A4B7E"/>
    <w:rsid w:val="005F5024"/>
    <w:rsid w:val="00600826"/>
    <w:rsid w:val="006201C5"/>
    <w:rsid w:val="00644779"/>
    <w:rsid w:val="00650843"/>
    <w:rsid w:val="006512BB"/>
    <w:rsid w:val="00730E14"/>
    <w:rsid w:val="00732480"/>
    <w:rsid w:val="00774139"/>
    <w:rsid w:val="007954FB"/>
    <w:rsid w:val="007D0053"/>
    <w:rsid w:val="007E2F29"/>
    <w:rsid w:val="007F7CD1"/>
    <w:rsid w:val="00801026"/>
    <w:rsid w:val="00880B40"/>
    <w:rsid w:val="0088155E"/>
    <w:rsid w:val="008857C9"/>
    <w:rsid w:val="008C7223"/>
    <w:rsid w:val="008D572A"/>
    <w:rsid w:val="008F00CC"/>
    <w:rsid w:val="009103EE"/>
    <w:rsid w:val="009425E0"/>
    <w:rsid w:val="00991929"/>
    <w:rsid w:val="009C20EB"/>
    <w:rsid w:val="009C3EC6"/>
    <w:rsid w:val="009F38C3"/>
    <w:rsid w:val="00A1315A"/>
    <w:rsid w:val="00A300A4"/>
    <w:rsid w:val="00A84090"/>
    <w:rsid w:val="00AA5A0B"/>
    <w:rsid w:val="00B302C7"/>
    <w:rsid w:val="00B7274D"/>
    <w:rsid w:val="00BA28A7"/>
    <w:rsid w:val="00BA7FBA"/>
    <w:rsid w:val="00BB58C8"/>
    <w:rsid w:val="00BE7E6A"/>
    <w:rsid w:val="00C0151E"/>
    <w:rsid w:val="00C400A1"/>
    <w:rsid w:val="00C440C5"/>
    <w:rsid w:val="00C66A44"/>
    <w:rsid w:val="00C827B6"/>
    <w:rsid w:val="00C85C74"/>
    <w:rsid w:val="00CD5A89"/>
    <w:rsid w:val="00D95B6C"/>
    <w:rsid w:val="00DD5922"/>
    <w:rsid w:val="00E90F6E"/>
    <w:rsid w:val="00EB2D41"/>
    <w:rsid w:val="00EB4C16"/>
    <w:rsid w:val="00EB5469"/>
    <w:rsid w:val="00EC1FD1"/>
    <w:rsid w:val="00F05FD6"/>
    <w:rsid w:val="00F260F8"/>
    <w:rsid w:val="00F8510D"/>
    <w:rsid w:val="00FC67A4"/>
    <w:rsid w:val="00FD1E2B"/>
    <w:rsid w:val="00FD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A723D1"/>
  <w15:chartTrackingRefBased/>
  <w15:docId w15:val="{6A0624AD-0446-4B5A-BC56-D82ECB177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32C59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80053A"/>
    <w:pPr>
      <w:keepNext/>
      <w:keepLines/>
      <w:spacing w:before="120" w:after="60"/>
      <w:outlineLvl w:val="0"/>
    </w:pPr>
    <w:rPr>
      <w:b/>
      <w:kern w:val="28"/>
      <w:sz w:val="24"/>
    </w:rPr>
  </w:style>
  <w:style w:type="paragraph" w:styleId="berschrift2">
    <w:name w:val="heading 2"/>
    <w:basedOn w:val="Standard"/>
    <w:next w:val="Standard"/>
    <w:link w:val="berschrift2Zchn"/>
    <w:qFormat/>
    <w:rsid w:val="00774139"/>
    <w:pPr>
      <w:keepNext/>
      <w:keepLines/>
      <w:spacing w:before="240"/>
      <w:contextualSpacing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80053A"/>
    <w:pPr>
      <w:keepNext/>
      <w:keepLines/>
      <w:spacing w:before="120" w:after="60"/>
      <w:outlineLvl w:val="2"/>
    </w:pPr>
    <w:rPr>
      <w:rFonts w:cs="Arial"/>
      <w:b/>
      <w:bCs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character" w:customStyle="1" w:styleId="berschrift2Zchn">
    <w:name w:val="Überschrift 2 Zchn"/>
    <w:link w:val="berschrift2"/>
    <w:rsid w:val="00774139"/>
    <w:rPr>
      <w:rFonts w:ascii="Arial" w:hAnsi="Arial" w:cs="Arial"/>
      <w:b/>
      <w:bCs/>
      <w:iCs/>
      <w:sz w:val="22"/>
      <w:szCs w:val="28"/>
      <w:lang w:val="de-DE" w:eastAsia="de-DE" w:bidi="ar-SA"/>
    </w:rPr>
  </w:style>
  <w:style w:type="character" w:customStyle="1" w:styleId="berschrift3Zchn">
    <w:name w:val="Überschrift 3 Zchn"/>
    <w:link w:val="berschrift3"/>
    <w:rsid w:val="00523291"/>
    <w:rPr>
      <w:rFonts w:ascii="Arial" w:hAnsi="Arial" w:cs="Arial"/>
      <w:b/>
      <w:bCs/>
      <w:szCs w:val="26"/>
      <w:lang w:val="de-DE" w:eastAsia="de-DE" w:bidi="ar-SA"/>
    </w:rPr>
  </w:style>
  <w:style w:type="paragraph" w:styleId="Fuzeile">
    <w:name w:val="footer"/>
    <w:basedOn w:val="Standard"/>
    <w:link w:val="FuzeileZchn"/>
    <w:rsid w:val="00C441D6"/>
    <w:pPr>
      <w:tabs>
        <w:tab w:val="center" w:pos="4819"/>
        <w:tab w:val="right" w:pos="9071"/>
      </w:tabs>
    </w:pPr>
    <w:rPr>
      <w:sz w:val="16"/>
    </w:rPr>
  </w:style>
  <w:style w:type="character" w:customStyle="1" w:styleId="FuzeileZchn">
    <w:name w:val="Fußzeile Zchn"/>
    <w:link w:val="Fuzeile"/>
    <w:rsid w:val="00C441D6"/>
    <w:rPr>
      <w:rFonts w:ascii="Arial" w:hAnsi="Arial"/>
      <w:sz w:val="16"/>
      <w:lang w:val="de-DE" w:eastAsia="de-DE" w:bidi="ar-SA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z w:val="16"/>
    </w:rPr>
  </w:style>
  <w:style w:type="character" w:styleId="Hyperlink">
    <w:name w:val="Hyperlink"/>
    <w:rsid w:val="003B1098"/>
    <w:rPr>
      <w:color w:val="0000FF"/>
      <w:u w:val="single"/>
    </w:rPr>
  </w:style>
  <w:style w:type="paragraph" w:customStyle="1" w:styleId="Leitzeile">
    <w:name w:val="Leitzeile"/>
    <w:basedOn w:val="Standard"/>
    <w:rsid w:val="00523291"/>
    <w:pPr>
      <w:tabs>
        <w:tab w:val="left" w:pos="2268"/>
        <w:tab w:val="left" w:pos="4706"/>
        <w:tab w:val="left" w:pos="9242"/>
      </w:tabs>
      <w:spacing w:before="60"/>
    </w:pPr>
    <w:rPr>
      <w:i/>
      <w:sz w:val="16"/>
    </w:rPr>
  </w:style>
  <w:style w:type="paragraph" w:styleId="Sprechblasentext">
    <w:name w:val="Balloon Text"/>
    <w:basedOn w:val="Standard"/>
    <w:semiHidden/>
    <w:rsid w:val="006E54E4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A91DA4"/>
    <w:pPr>
      <w:shd w:val="clear" w:color="auto" w:fill="000080"/>
    </w:pPr>
    <w:rPr>
      <w:rFonts w:ascii="Tahoma" w:hAnsi="Tahoma" w:cs="Tahoma"/>
    </w:rPr>
  </w:style>
  <w:style w:type="paragraph" w:customStyle="1" w:styleId="Tabelle1">
    <w:name w:val="Tabelle1"/>
    <w:basedOn w:val="Standard"/>
    <w:rsid w:val="00C7510D"/>
  </w:style>
  <w:style w:type="table" w:styleId="Tabellenraster">
    <w:name w:val="Table Grid"/>
    <w:basedOn w:val="NormaleTabelle"/>
    <w:rsid w:val="00991929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Standard"/>
    <w:rsid w:val="00991929"/>
    <w:pPr>
      <w:keepLines/>
      <w:spacing w:before="60" w:after="60"/>
      <w:ind w:left="1134"/>
    </w:pPr>
    <w:rPr>
      <w:sz w:val="22"/>
    </w:rPr>
  </w:style>
  <w:style w:type="paragraph" w:styleId="StandardWeb">
    <w:name w:val="Normal (Web)"/>
    <w:basedOn w:val="Standard"/>
    <w:uiPriority w:val="99"/>
    <w:unhideWhenUsed/>
    <w:rsid w:val="001C727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Funotentext">
    <w:name w:val="footnote text"/>
    <w:basedOn w:val="Standard"/>
    <w:rsid w:val="009919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Vorlagen\Briefe%20&amp;%20Faxe\BBINTERNHV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BBINTERNHV.DOT</Template>
  <TotalTime>0</TotalTime>
  <Pages>1</Pages>
  <Words>71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Liste der Projektbeteiligten</vt:lpstr>
    </vt:vector>
  </TitlesOfParts>
  <Company>volkmann-pm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Liste der Projektbeteiligten</dc:title>
  <dc:subject/>
  <dc:creator>WV</dc:creator>
  <cp:keywords/>
  <cp:lastModifiedBy>Walter Volkmann</cp:lastModifiedBy>
  <cp:revision>2</cp:revision>
  <cp:lastPrinted>2020-03-23T20:18:00Z</cp:lastPrinted>
  <dcterms:created xsi:type="dcterms:W3CDTF">2025-09-07T19:21:00Z</dcterms:created>
  <dcterms:modified xsi:type="dcterms:W3CDTF">2025-09-07T19:21:00Z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