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2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69"/>
        <w:gridCol w:w="3969"/>
        <w:gridCol w:w="1914"/>
      </w:tblGrid>
      <w:tr w:rsidR="001A43FA" w:rsidRPr="001F22E2" w14:paraId="53FE1D56" w14:textId="77777777" w:rsidTr="00344ED0">
        <w:trPr>
          <w:cantSplit/>
        </w:trPr>
        <w:tc>
          <w:tcPr>
            <w:tcW w:w="3969" w:type="dxa"/>
            <w:tcBorders>
              <w:right w:val="single" w:sz="4" w:space="0" w:color="auto"/>
            </w:tcBorders>
          </w:tcPr>
          <w:p w14:paraId="6E99FFCF" w14:textId="77777777" w:rsidR="001A43FA" w:rsidRDefault="001A43FA" w:rsidP="00EC79FD">
            <w:pPr>
              <w:pStyle w:val="Leitzeile"/>
            </w:pPr>
            <w:r>
              <w:t>Auftraggeber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14:paraId="24F798BE" w14:textId="77777777" w:rsidR="001A43FA" w:rsidRDefault="001A43FA" w:rsidP="00EC79FD">
            <w:pPr>
              <w:pStyle w:val="Leitzeile"/>
            </w:pPr>
            <w:r>
              <w:t>Projekt</w:t>
            </w:r>
          </w:p>
        </w:tc>
        <w:tc>
          <w:tcPr>
            <w:tcW w:w="1914" w:type="dxa"/>
            <w:tcBorders>
              <w:left w:val="single" w:sz="4" w:space="0" w:color="auto"/>
            </w:tcBorders>
          </w:tcPr>
          <w:p w14:paraId="49AB8445" w14:textId="77777777" w:rsidR="001A43FA" w:rsidRDefault="001A43FA" w:rsidP="00EC79FD">
            <w:pPr>
              <w:pStyle w:val="Leitzeile"/>
            </w:pPr>
            <w:r>
              <w:t xml:space="preserve">Projekt-Nr. </w:t>
            </w:r>
          </w:p>
        </w:tc>
      </w:tr>
      <w:tr w:rsidR="001A43FA" w:rsidRPr="00CD50D2" w14:paraId="2734CFEA" w14:textId="77777777" w:rsidTr="00344ED0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56B85704" w14:textId="77777777" w:rsidR="001A43FA" w:rsidRPr="00CD50D2" w:rsidRDefault="001A43FA" w:rsidP="00EC79FD">
            <w:pPr>
              <w:tabs>
                <w:tab w:val="right" w:pos="3827"/>
              </w:tabs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0812" w14:textId="77777777" w:rsidR="001A43FA" w:rsidRPr="00CD50D2" w:rsidRDefault="001A43FA" w:rsidP="00EC79FD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</w:tcBorders>
          </w:tcPr>
          <w:p w14:paraId="05158FA8" w14:textId="77777777" w:rsidR="001A43FA" w:rsidRPr="00CD50D2" w:rsidRDefault="001A43FA" w:rsidP="00EC79FD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  <w:tr w:rsidR="001A43FA" w:rsidRPr="00872A25" w14:paraId="06A5E81F" w14:textId="77777777" w:rsidTr="00344ED0">
        <w:trPr>
          <w:cantSplit/>
        </w:trPr>
        <w:tc>
          <w:tcPr>
            <w:tcW w:w="3969" w:type="dxa"/>
            <w:tcBorders>
              <w:top w:val="single" w:sz="4" w:space="0" w:color="auto"/>
              <w:right w:val="single" w:sz="4" w:space="0" w:color="auto"/>
            </w:tcBorders>
          </w:tcPr>
          <w:p w14:paraId="3018FA1B" w14:textId="77777777" w:rsidR="001A43FA" w:rsidRDefault="001A43FA" w:rsidP="00EC79FD">
            <w:pPr>
              <w:pStyle w:val="Leitzeile"/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FBD31" w14:textId="77777777" w:rsidR="001A43FA" w:rsidRDefault="001A43FA" w:rsidP="00EC79FD">
            <w:pPr>
              <w:pStyle w:val="Leitzeile"/>
            </w:pPr>
            <w:r>
              <w:t>Projektleitung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</w:tcBorders>
          </w:tcPr>
          <w:p w14:paraId="2D49E368" w14:textId="77777777" w:rsidR="001A43FA" w:rsidRDefault="001A43FA" w:rsidP="00EC79FD">
            <w:pPr>
              <w:pStyle w:val="Leitzeile"/>
            </w:pPr>
            <w:r>
              <w:t xml:space="preserve">Ablage Nr. </w:t>
            </w:r>
          </w:p>
        </w:tc>
      </w:tr>
      <w:tr w:rsidR="001A43FA" w:rsidRPr="00CD50D2" w14:paraId="5D8062E3" w14:textId="77777777" w:rsidTr="00344ED0">
        <w:trPr>
          <w:cantSplit/>
        </w:trPr>
        <w:tc>
          <w:tcPr>
            <w:tcW w:w="3969" w:type="dxa"/>
            <w:tcBorders>
              <w:bottom w:val="single" w:sz="4" w:space="0" w:color="auto"/>
              <w:right w:val="single" w:sz="4" w:space="0" w:color="auto"/>
            </w:tcBorders>
          </w:tcPr>
          <w:p w14:paraId="25C6B0D9" w14:textId="77777777" w:rsidR="001A43FA" w:rsidRPr="00CD50D2" w:rsidRDefault="001A43FA" w:rsidP="00EC79FD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4887" w14:textId="77777777" w:rsidR="001A43FA" w:rsidRPr="00CD50D2" w:rsidRDefault="001A43FA" w:rsidP="00EC79FD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  <w:tc>
          <w:tcPr>
            <w:tcW w:w="1914" w:type="dxa"/>
            <w:tcBorders>
              <w:left w:val="single" w:sz="4" w:space="0" w:color="auto"/>
              <w:bottom w:val="single" w:sz="4" w:space="0" w:color="auto"/>
            </w:tcBorders>
          </w:tcPr>
          <w:p w14:paraId="5E9A38C2" w14:textId="77777777" w:rsidR="001A43FA" w:rsidRPr="00CD50D2" w:rsidRDefault="001A43FA" w:rsidP="00EC79FD">
            <w:pPr>
              <w:rPr>
                <w:b/>
              </w:rPr>
            </w:pPr>
            <w:r w:rsidRPr="00CD50D2">
              <w:rPr>
                <w:b/>
              </w:rPr>
              <w:fldChar w:fldCharType="begin"/>
            </w:r>
            <w:r w:rsidRPr="00CD50D2">
              <w:rPr>
                <w:b/>
              </w:rPr>
              <w:instrText xml:space="preserve">  </w:instrText>
            </w:r>
            <w:r w:rsidRPr="00CD50D2">
              <w:rPr>
                <w:b/>
              </w:rPr>
              <w:fldChar w:fldCharType="end"/>
            </w:r>
          </w:p>
        </w:tc>
      </w:tr>
    </w:tbl>
    <w:p w14:paraId="215E7456" w14:textId="77777777" w:rsidR="001A43FA" w:rsidRPr="001A43FA" w:rsidRDefault="001A43FA" w:rsidP="001A43FA">
      <w:pPr>
        <w:tabs>
          <w:tab w:val="left" w:pos="5032"/>
        </w:tabs>
        <w:rPr>
          <w:b/>
          <w:sz w:val="16"/>
          <w:szCs w:val="16"/>
        </w:rPr>
      </w:pPr>
    </w:p>
    <w:tbl>
      <w:tblPr>
        <w:tblW w:w="9848" w:type="dxa"/>
        <w:tblInd w:w="70" w:type="dxa"/>
        <w:tblBorders>
          <w:top w:val="single" w:sz="12" w:space="0" w:color="008000"/>
          <w:left w:val="nil"/>
          <w:bottom w:val="single" w:sz="12" w:space="0" w:color="008000"/>
          <w:right w:val="nil"/>
          <w:insideH w:val="nil"/>
          <w:insideV w:val="nil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97"/>
        <w:gridCol w:w="2268"/>
        <w:gridCol w:w="2665"/>
        <w:gridCol w:w="1134"/>
        <w:gridCol w:w="1134"/>
        <w:gridCol w:w="1134"/>
        <w:gridCol w:w="1016"/>
      </w:tblGrid>
      <w:tr w:rsidR="00EC79FD" w14:paraId="3B70ABE9" w14:textId="77777777" w:rsidTr="00344ED0">
        <w:trPr>
          <w:cantSplit/>
        </w:trPr>
        <w:tc>
          <w:tcPr>
            <w:tcW w:w="98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C0DD" w14:textId="77777777" w:rsidR="00EC79FD" w:rsidRDefault="00EC79FD">
            <w:pPr>
              <w:spacing w:before="60" w:after="60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Maßnahme / Art der Arbeiten / Leistungen: </w:t>
            </w:r>
            <w:r>
              <w:rPr>
                <w:b/>
                <w:sz w:val="20"/>
              </w:rPr>
              <w:fldChar w:fldCharType="begin"/>
            </w:r>
            <w:r>
              <w:rPr>
                <w:b/>
                <w:sz w:val="20"/>
              </w:rPr>
              <w:instrText xml:space="preserve">  </w:instrText>
            </w:r>
            <w:r>
              <w:rPr>
                <w:b/>
                <w:sz w:val="20"/>
              </w:rPr>
              <w:fldChar w:fldCharType="end"/>
            </w:r>
          </w:p>
        </w:tc>
      </w:tr>
      <w:tr w:rsidR="00EC79FD" w14:paraId="024F51D3" w14:textId="77777777" w:rsidTr="00344ED0">
        <w:trPr>
          <w:cantSplit/>
        </w:trPr>
        <w:tc>
          <w:tcPr>
            <w:tcW w:w="9848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7FEA60" w14:textId="77777777" w:rsidR="00EC79FD" w:rsidRDefault="00EC79FD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t xml:space="preserve">Nachstehend aufgeführte Firmen werden zur Angebotsabgabe vorgeschlagen. </w:t>
            </w:r>
          </w:p>
        </w:tc>
      </w:tr>
      <w:tr w:rsidR="00EC79FD" w14:paraId="33B8B8BD" w14:textId="77777777" w:rsidTr="00344ED0">
        <w:trPr>
          <w:cantSplit/>
        </w:trPr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02C353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Nr.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C1F6B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1E3BAA" w14:textId="77777777" w:rsidR="00EC79FD" w:rsidRDefault="00EC79FD">
            <w:pPr>
              <w:pStyle w:val="berschrift6"/>
            </w:pPr>
            <w:r>
              <w:t>Anschrift</w:t>
            </w:r>
          </w:p>
        </w:tc>
        <w:tc>
          <w:tcPr>
            <w:tcW w:w="4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C2E5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Empfehlung von .........</w:t>
            </w:r>
          </w:p>
        </w:tc>
      </w:tr>
      <w:tr w:rsidR="00EC79FD" w14:paraId="1FA16349" w14:textId="77777777" w:rsidTr="00344ED0">
        <w:trPr>
          <w:cantSplit/>
        </w:trPr>
        <w:tc>
          <w:tcPr>
            <w:tcW w:w="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F391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D166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1A15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8446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von PS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9CD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von Arch.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B0EA6" w14:textId="77777777" w:rsidR="00EC79FD" w:rsidRDefault="00EC79FD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von Ing.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D5D6" w14:textId="77777777" w:rsidR="00EC79FD" w:rsidRDefault="001A43FA">
            <w:pPr>
              <w:spacing w:before="60" w:after="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AG</w:t>
            </w:r>
          </w:p>
        </w:tc>
      </w:tr>
      <w:tr w:rsidR="00EC79FD" w14:paraId="01F9FCB9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AC5" w14:textId="77777777" w:rsidR="00EC79FD" w:rsidRDefault="00EC79FD">
            <w:pPr>
              <w:pStyle w:val="Kopfzeile"/>
              <w:tabs>
                <w:tab w:val="clear" w:pos="4536"/>
                <w:tab w:val="clear" w:pos="9072"/>
              </w:tabs>
              <w:spacing w:before="60" w:after="6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379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E3BB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508F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2656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876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9CA4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2506BB56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0112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14C4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6C1C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3DE5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E39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76FD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049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7D7DAD8B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8B6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2BB0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D20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679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71F6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BD5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82D3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708FF6F4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A5FB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6B05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AAE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336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7BD3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4C5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1EE5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217B0863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DE96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F949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225D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1025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46D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19EE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790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233F863F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7C75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5AB7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D986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89D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E3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61DD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431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01BBD5BB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2A9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8AF1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0874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403B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D51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0CB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23F2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66243165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201B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75FD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5503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0F5D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9E5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8F59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3E99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426DB497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EA4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6B0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BF17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9D23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220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2557C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36B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0B70088B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E1D8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DEE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300A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CD9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1183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D1F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CE10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4A5B33D5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6FF8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7522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C62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F37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E7FB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7A8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4790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7F6DE24D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4806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D942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692F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ED58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F3C0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021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F11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11C88D2F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AEF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117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1D55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1F91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E7C6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890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F9CA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56F4B346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EC89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20E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35A8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2B8C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7892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434C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6E4F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  <w:tr w:rsidR="00EC79FD" w14:paraId="54168AD8" w14:textId="77777777" w:rsidTr="00344ED0">
        <w:trPr>
          <w:cantSplit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77D3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82A3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8EC5" w14:textId="77777777" w:rsidR="00EC79FD" w:rsidRDefault="00EC79FD">
            <w:pPr>
              <w:spacing w:before="60" w:after="60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D017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E8DB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05FB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41A8" w14:textId="77777777" w:rsidR="00EC79FD" w:rsidRDefault="00EC79FD">
            <w:pPr>
              <w:spacing w:before="60" w:after="60"/>
              <w:jc w:val="center"/>
              <w:rPr>
                <w:sz w:val="20"/>
              </w:rPr>
            </w:pPr>
          </w:p>
        </w:tc>
      </w:tr>
    </w:tbl>
    <w:p w14:paraId="7FD95EE0" w14:textId="77777777" w:rsidR="00EC79FD" w:rsidRDefault="00EC79FD">
      <w:pPr>
        <w:tabs>
          <w:tab w:val="left" w:pos="4253"/>
        </w:tabs>
      </w:pPr>
    </w:p>
    <w:p w14:paraId="5119B27B" w14:textId="77777777" w:rsidR="00EC79FD" w:rsidRDefault="00EC79FD">
      <w:pPr>
        <w:tabs>
          <w:tab w:val="left" w:pos="4253"/>
        </w:tabs>
      </w:pPr>
      <w:r>
        <w:fldChar w:fldCharType="begin"/>
      </w:r>
      <w:r>
        <w:instrText xml:space="preserve">  </w:instrText>
      </w:r>
      <w:r>
        <w:fldChar w:fldCharType="end"/>
      </w:r>
      <w:r>
        <w:t xml:space="preserve">, den </w:t>
      </w:r>
      <w:r>
        <w:fldChar w:fldCharType="begin"/>
      </w:r>
      <w:r>
        <w:instrText xml:space="preserve">  </w:instrText>
      </w:r>
      <w:r>
        <w:fldChar w:fldCharType="end"/>
      </w:r>
    </w:p>
    <w:p w14:paraId="61E1034E" w14:textId="77777777" w:rsidR="00EC79FD" w:rsidRDefault="00EC79FD">
      <w:pPr>
        <w:tabs>
          <w:tab w:val="left" w:pos="4253"/>
        </w:tabs>
      </w:pPr>
    </w:p>
    <w:p w14:paraId="1048B363" w14:textId="77777777" w:rsidR="00EC79FD" w:rsidRDefault="00EC79FD">
      <w:pPr>
        <w:tabs>
          <w:tab w:val="left" w:pos="4253"/>
        </w:tabs>
      </w:pPr>
      <w:r>
        <w:t>.........................................................</w:t>
      </w:r>
      <w:r>
        <w:tab/>
      </w:r>
      <w:r>
        <w:tab/>
        <w:t>.........................................................</w:t>
      </w:r>
    </w:p>
    <w:p w14:paraId="50168D98" w14:textId="77777777" w:rsidR="00EC79FD" w:rsidRDefault="00EC79FD">
      <w:pPr>
        <w:tabs>
          <w:tab w:val="left" w:pos="4253"/>
        </w:tabs>
      </w:pPr>
      <w:r>
        <w:t xml:space="preserve">Unterschrift Projektsteuerer </w:t>
      </w:r>
      <w:r>
        <w:tab/>
        <w:t>Unterschrift Arch. / Ing.</w:t>
      </w:r>
    </w:p>
    <w:p w14:paraId="0C42D5A4" w14:textId="77777777" w:rsidR="001A43FA" w:rsidRDefault="001A43FA" w:rsidP="001A43FA"/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147"/>
        <w:gridCol w:w="1389"/>
        <w:gridCol w:w="567"/>
        <w:gridCol w:w="879"/>
        <w:gridCol w:w="567"/>
      </w:tblGrid>
      <w:tr w:rsidR="001A43FA" w:rsidRPr="00E30EF2" w14:paraId="086859B3" w14:textId="77777777" w:rsidTr="00344ED0">
        <w:tc>
          <w:tcPr>
            <w:tcW w:w="3261" w:type="dxa"/>
            <w:tcBorders>
              <w:bottom w:val="nil"/>
            </w:tcBorders>
          </w:tcPr>
          <w:p w14:paraId="7B0AAABF" w14:textId="77777777" w:rsidR="001A43FA" w:rsidRPr="00692F4C" w:rsidRDefault="001A43FA" w:rsidP="00EC79FD">
            <w:pPr>
              <w:pStyle w:val="Leitzeile"/>
            </w:pPr>
            <w:r w:rsidRPr="00692F4C">
              <w:t>genehmigt durch:</w:t>
            </w:r>
          </w:p>
        </w:tc>
        <w:tc>
          <w:tcPr>
            <w:tcW w:w="3147" w:type="dxa"/>
            <w:tcBorders>
              <w:bottom w:val="nil"/>
            </w:tcBorders>
          </w:tcPr>
          <w:p w14:paraId="63456E1A" w14:textId="77777777" w:rsidR="001A43FA" w:rsidRPr="00692F4C" w:rsidRDefault="001A43FA" w:rsidP="00EC79FD">
            <w:pPr>
              <w:pStyle w:val="Leitzeile"/>
            </w:pPr>
            <w:r w:rsidRPr="00692F4C">
              <w:t>aufgestellt durch</w:t>
            </w:r>
            <w:r>
              <w:t xml:space="preserve">: </w:t>
            </w: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1389" w:type="dxa"/>
            <w:tcBorders>
              <w:right w:val="nil"/>
            </w:tcBorders>
            <w:shd w:val="clear" w:color="auto" w:fill="auto"/>
          </w:tcPr>
          <w:p w14:paraId="799DBA14" w14:textId="77777777" w:rsidR="001A43FA" w:rsidRPr="00692F4C" w:rsidRDefault="001A43FA" w:rsidP="00EC79FD">
            <w:pPr>
              <w:pStyle w:val="Leitzeile"/>
            </w:pPr>
            <w:r w:rsidRPr="00692F4C">
              <w:t xml:space="preserve">Verteiler 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14:paraId="32F87AEA" w14:textId="77777777" w:rsidR="001A43FA" w:rsidRPr="00692F4C" w:rsidRDefault="001A43FA" w:rsidP="00EC79FD">
            <w:pPr>
              <w:pStyle w:val="Leitzeile"/>
              <w:jc w:val="center"/>
            </w:pPr>
          </w:p>
        </w:tc>
        <w:tc>
          <w:tcPr>
            <w:tcW w:w="879" w:type="dxa"/>
            <w:tcBorders>
              <w:left w:val="nil"/>
              <w:right w:val="nil"/>
            </w:tcBorders>
          </w:tcPr>
          <w:p w14:paraId="01904159" w14:textId="77777777" w:rsidR="001A43FA" w:rsidRPr="00692F4C" w:rsidRDefault="001A43FA" w:rsidP="00EC79FD">
            <w:pPr>
              <w:pStyle w:val="Leitzeile"/>
            </w:pP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6279ABF" w14:textId="77777777" w:rsidR="001A43FA" w:rsidRPr="00692F4C" w:rsidRDefault="001A43FA" w:rsidP="00EC79FD">
            <w:pPr>
              <w:pStyle w:val="Leitzeile"/>
              <w:jc w:val="center"/>
            </w:pPr>
          </w:p>
        </w:tc>
      </w:tr>
      <w:tr w:rsidR="001A43FA" w:rsidRPr="00E30EF2" w14:paraId="198EDEC5" w14:textId="77777777" w:rsidTr="00344ED0">
        <w:tc>
          <w:tcPr>
            <w:tcW w:w="3261" w:type="dxa"/>
            <w:tcBorders>
              <w:top w:val="nil"/>
              <w:bottom w:val="nil"/>
            </w:tcBorders>
          </w:tcPr>
          <w:p w14:paraId="2645CB82" w14:textId="77777777" w:rsidR="001A43FA" w:rsidRPr="00692F4C" w:rsidRDefault="001A43FA" w:rsidP="00EC79FD">
            <w:pPr>
              <w:pStyle w:val="Leitzeile"/>
            </w:pPr>
          </w:p>
        </w:tc>
        <w:tc>
          <w:tcPr>
            <w:tcW w:w="3147" w:type="dxa"/>
            <w:tcBorders>
              <w:top w:val="nil"/>
              <w:bottom w:val="nil"/>
            </w:tcBorders>
          </w:tcPr>
          <w:p w14:paraId="5E9D0125" w14:textId="77777777" w:rsidR="001A43FA" w:rsidRPr="00692F4C" w:rsidRDefault="001A43FA" w:rsidP="00EC79FD">
            <w:pPr>
              <w:pStyle w:val="Leitzeile"/>
            </w:pPr>
          </w:p>
        </w:tc>
        <w:tc>
          <w:tcPr>
            <w:tcW w:w="1389" w:type="dxa"/>
            <w:shd w:val="clear" w:color="auto" w:fill="auto"/>
          </w:tcPr>
          <w:p w14:paraId="4841D281" w14:textId="77777777" w:rsidR="001A43FA" w:rsidRPr="00692F4C" w:rsidRDefault="001A43FA" w:rsidP="00EC79FD">
            <w:pPr>
              <w:pStyle w:val="Leitzeile"/>
              <w:jc w:val="right"/>
            </w:pPr>
            <w:r>
              <w:t xml:space="preserve">Baumgt. </w:t>
            </w:r>
          </w:p>
        </w:tc>
        <w:tc>
          <w:tcPr>
            <w:tcW w:w="567" w:type="dxa"/>
          </w:tcPr>
          <w:p w14:paraId="203569CB" w14:textId="77777777" w:rsidR="001A43FA" w:rsidRPr="00692F4C" w:rsidRDefault="001A43FA" w:rsidP="00EC79FD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879" w:type="dxa"/>
          </w:tcPr>
          <w:p w14:paraId="3C285CCD" w14:textId="77777777" w:rsidR="001A43FA" w:rsidRPr="00692F4C" w:rsidRDefault="001A43FA" w:rsidP="00EC79FD">
            <w:pPr>
              <w:pStyle w:val="Leitzeile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737CE5F5" w14:textId="77777777" w:rsidR="001A43FA" w:rsidRPr="00692F4C" w:rsidRDefault="001A43FA" w:rsidP="00EC79FD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1A43FA" w:rsidRPr="00E30EF2" w14:paraId="2D2F3899" w14:textId="77777777" w:rsidTr="00344ED0">
        <w:tc>
          <w:tcPr>
            <w:tcW w:w="3261" w:type="dxa"/>
            <w:tcBorders>
              <w:top w:val="nil"/>
              <w:bottom w:val="nil"/>
            </w:tcBorders>
          </w:tcPr>
          <w:p w14:paraId="1904DB4C" w14:textId="77777777" w:rsidR="001A43FA" w:rsidRPr="00692F4C" w:rsidRDefault="001A43FA" w:rsidP="00EC79FD">
            <w:pPr>
              <w:pStyle w:val="Leitzeile"/>
            </w:pPr>
          </w:p>
        </w:tc>
        <w:tc>
          <w:tcPr>
            <w:tcW w:w="3147" w:type="dxa"/>
            <w:tcBorders>
              <w:top w:val="nil"/>
              <w:bottom w:val="nil"/>
            </w:tcBorders>
          </w:tcPr>
          <w:p w14:paraId="6A5DC122" w14:textId="77777777" w:rsidR="001A43FA" w:rsidRPr="00692F4C" w:rsidRDefault="001A43FA" w:rsidP="00EC79FD">
            <w:pPr>
              <w:pStyle w:val="Leitzeile"/>
            </w:pPr>
          </w:p>
        </w:tc>
        <w:tc>
          <w:tcPr>
            <w:tcW w:w="1389" w:type="dxa"/>
            <w:shd w:val="clear" w:color="auto" w:fill="auto"/>
          </w:tcPr>
          <w:p w14:paraId="29C71CFB" w14:textId="77777777" w:rsidR="001A43FA" w:rsidRPr="00692F4C" w:rsidRDefault="001A43FA" w:rsidP="00EC79FD">
            <w:pPr>
              <w:pStyle w:val="Leitzeile"/>
              <w:jc w:val="right"/>
            </w:pPr>
            <w:r>
              <w:t xml:space="preserve"> Planer</w:t>
            </w:r>
          </w:p>
        </w:tc>
        <w:tc>
          <w:tcPr>
            <w:tcW w:w="567" w:type="dxa"/>
          </w:tcPr>
          <w:p w14:paraId="56AF84AD" w14:textId="77777777" w:rsidR="001A43FA" w:rsidRPr="00692F4C" w:rsidRDefault="001A43FA" w:rsidP="00EC79FD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879" w:type="dxa"/>
          </w:tcPr>
          <w:p w14:paraId="2681C33B" w14:textId="77777777" w:rsidR="001A43FA" w:rsidRPr="00692F4C" w:rsidRDefault="001A43FA" w:rsidP="00EC79FD">
            <w:pPr>
              <w:pStyle w:val="Leitzeile"/>
              <w:jc w:val="right"/>
            </w:pPr>
          </w:p>
        </w:tc>
        <w:tc>
          <w:tcPr>
            <w:tcW w:w="567" w:type="dxa"/>
            <w:shd w:val="clear" w:color="auto" w:fill="auto"/>
          </w:tcPr>
          <w:p w14:paraId="5B2B74DD" w14:textId="77777777" w:rsidR="001A43FA" w:rsidRPr="00692F4C" w:rsidRDefault="001A43FA" w:rsidP="00EC79FD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  <w:tr w:rsidR="001A43FA" w:rsidRPr="00E30EF2" w14:paraId="33C00AD0" w14:textId="77777777" w:rsidTr="00344ED0">
        <w:tc>
          <w:tcPr>
            <w:tcW w:w="3261" w:type="dxa"/>
            <w:tcBorders>
              <w:top w:val="nil"/>
              <w:bottom w:val="single" w:sz="4" w:space="0" w:color="auto"/>
            </w:tcBorders>
          </w:tcPr>
          <w:p w14:paraId="079B1828" w14:textId="77777777" w:rsidR="001A43FA" w:rsidRPr="00692F4C" w:rsidRDefault="001A43FA" w:rsidP="00EC79FD">
            <w:pPr>
              <w:pStyle w:val="Leitzeile"/>
            </w:pPr>
          </w:p>
        </w:tc>
        <w:tc>
          <w:tcPr>
            <w:tcW w:w="3147" w:type="dxa"/>
            <w:tcBorders>
              <w:top w:val="nil"/>
              <w:bottom w:val="single" w:sz="4" w:space="0" w:color="auto"/>
            </w:tcBorders>
          </w:tcPr>
          <w:p w14:paraId="63FA7073" w14:textId="77777777" w:rsidR="001A43FA" w:rsidRPr="00692F4C" w:rsidRDefault="001A43FA" w:rsidP="00EC79FD">
            <w:pPr>
              <w:pStyle w:val="Leitzeile"/>
            </w:pPr>
            <w:r>
              <w:t xml:space="preserve">am: </w:t>
            </w: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</w:tcPr>
          <w:p w14:paraId="19B8D547" w14:textId="77777777" w:rsidR="001A43FA" w:rsidRPr="00692F4C" w:rsidRDefault="001A43FA" w:rsidP="00EC79FD">
            <w:pPr>
              <w:pStyle w:val="Leitzeile"/>
              <w:jc w:val="right"/>
            </w:pPr>
            <w:r>
              <w:t xml:space="preserve"> Bauüberw.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2DAD50A" w14:textId="77777777" w:rsidR="001A43FA" w:rsidRPr="00692F4C" w:rsidRDefault="001A43FA" w:rsidP="00EC79FD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002BCF15" w14:textId="77777777" w:rsidR="001A43FA" w:rsidRPr="00692F4C" w:rsidRDefault="001A43FA" w:rsidP="00EC79FD">
            <w:pPr>
              <w:pStyle w:val="Leitzeile"/>
              <w:jc w:val="right"/>
            </w:pPr>
            <w: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2BB40211" w14:textId="77777777" w:rsidR="001A43FA" w:rsidRPr="00692F4C" w:rsidRDefault="001A43FA" w:rsidP="00EC79FD">
            <w:pPr>
              <w:pStyle w:val="Leitzeile"/>
              <w:jc w:val="center"/>
            </w:pPr>
            <w:r>
              <w:fldChar w:fldCharType="begin"/>
            </w:r>
            <w:r>
              <w:instrText xml:space="preserve">  </w:instrText>
            </w:r>
            <w:r>
              <w:fldChar w:fldCharType="end"/>
            </w:r>
          </w:p>
        </w:tc>
      </w:tr>
    </w:tbl>
    <w:p w14:paraId="696B9E1C" w14:textId="77777777" w:rsidR="001A43FA" w:rsidRDefault="001A43FA" w:rsidP="001A43FA"/>
    <w:p w14:paraId="609D7C20" w14:textId="77777777" w:rsidR="00EC79FD" w:rsidRDefault="00EC79FD">
      <w:pPr>
        <w:tabs>
          <w:tab w:val="left" w:pos="4253"/>
        </w:tabs>
      </w:pPr>
    </w:p>
    <w:sectPr w:rsidR="00EC79FD" w:rsidSect="00344E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268" w:right="851" w:bottom="1134" w:left="1134" w:header="709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7EEFD" w14:textId="77777777" w:rsidR="005A75BD" w:rsidRDefault="005A75BD">
      <w:r>
        <w:separator/>
      </w:r>
    </w:p>
  </w:endnote>
  <w:endnote w:type="continuationSeparator" w:id="0">
    <w:p w14:paraId="1D8F981F" w14:textId="77777777" w:rsidR="005A75BD" w:rsidRDefault="005A7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(L$)">
    <w:altName w:val="Wingdings"/>
    <w:panose1 w:val="00000000000000000000"/>
    <w:charset w:val="02"/>
    <w:family w:val="swiss"/>
    <w:notTrueType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2766A" w14:textId="77777777" w:rsidR="00A13E0B" w:rsidRDefault="00A13E0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57535" w14:textId="7E2CC30C" w:rsidR="00EC79FD" w:rsidRDefault="00EC79FD" w:rsidP="001C0D95">
    <w:pPr>
      <w:pStyle w:val="Fuzeile"/>
      <w:tabs>
        <w:tab w:val="clear" w:pos="4536"/>
        <w:tab w:val="clear" w:pos="9072"/>
        <w:tab w:val="center" w:pos="5103"/>
        <w:tab w:val="right" w:pos="9923"/>
      </w:tabs>
    </w:pPr>
    <w:r>
      <w:rPr>
        <w:sz w:val="16"/>
      </w:rPr>
      <w:sym w:font="Wingdings (L$)" w:char="F031"/>
    </w:r>
    <w:r>
      <w:rPr>
        <w:sz w:val="16"/>
      </w:rPr>
      <w:t xml:space="preserve">  </w:t>
    </w: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VHB_A01_Bietervorschlagsliste.doc</w:t>
    </w:r>
    <w:r>
      <w:rPr>
        <w:sz w:val="16"/>
      </w:rPr>
      <w:fldChar w:fldCharType="end"/>
    </w:r>
    <w:r>
      <w:rPr>
        <w:sz w:val="16"/>
      </w:rPr>
      <w:tab/>
    </w:r>
    <w:r w:rsidR="00A13E0B">
      <w:rPr>
        <w:sz w:val="16"/>
      </w:rPr>
      <w:t>V01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 w:rsidR="003756B7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/ </w:t>
    </w:r>
    <w:r>
      <w:rPr>
        <w:sz w:val="16"/>
      </w:rPr>
      <w:fldChar w:fldCharType="begin"/>
    </w:r>
    <w:r>
      <w:rPr>
        <w:sz w:val="16"/>
      </w:rPr>
      <w:instrText xml:space="preserve"> NUMPAGES  \* MERGEFORMAT </w:instrText>
    </w:r>
    <w:r>
      <w:rPr>
        <w:sz w:val="16"/>
      </w:rPr>
      <w:fldChar w:fldCharType="separate"/>
    </w:r>
    <w:r w:rsidR="003756B7">
      <w:rPr>
        <w:noProof/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4DABB" w14:textId="77777777" w:rsidR="00A13E0B" w:rsidRDefault="00A13E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62E83" w14:textId="77777777" w:rsidR="005A75BD" w:rsidRDefault="005A75BD">
      <w:r>
        <w:separator/>
      </w:r>
    </w:p>
  </w:footnote>
  <w:footnote w:type="continuationSeparator" w:id="0">
    <w:p w14:paraId="7B2892DF" w14:textId="77777777" w:rsidR="005A75BD" w:rsidRDefault="005A7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BAF35" w14:textId="77777777" w:rsidR="00A13E0B" w:rsidRDefault="00A13E0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40" w:type="dxa"/>
      <w:tblInd w:w="-142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111"/>
      <w:gridCol w:w="4854"/>
      <w:gridCol w:w="1275"/>
    </w:tblGrid>
    <w:tr w:rsidR="001A43FA" w:rsidRPr="00FD1E2B" w14:paraId="2AD42757" w14:textId="77777777" w:rsidTr="00A13E0B">
      <w:tc>
        <w:tcPr>
          <w:tcW w:w="4111" w:type="dxa"/>
          <w:shd w:val="clear" w:color="auto" w:fill="auto"/>
        </w:tcPr>
        <w:p w14:paraId="1C0CCC66" w14:textId="77777777" w:rsidR="001A43FA" w:rsidRPr="008B0D48" w:rsidRDefault="001A43FA" w:rsidP="00EC79FD">
          <w:pPr>
            <w:pStyle w:val="Kopfzeile"/>
            <w:tabs>
              <w:tab w:val="clear" w:pos="4536"/>
              <w:tab w:val="clear" w:pos="9072"/>
            </w:tabs>
            <w:ind w:left="34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Vergabe</w:t>
          </w:r>
          <w:r w:rsidRPr="008B0D48">
            <w:rPr>
              <w:b/>
              <w:sz w:val="32"/>
              <w:szCs w:val="32"/>
            </w:rPr>
            <w:t>handbuch</w:t>
          </w:r>
        </w:p>
        <w:p w14:paraId="320A2F29" w14:textId="77777777" w:rsidR="001A43FA" w:rsidRPr="00FD1E2B" w:rsidRDefault="001A43FA" w:rsidP="00EC79FD">
          <w:pPr>
            <w:pStyle w:val="Kopfzeile"/>
            <w:tabs>
              <w:tab w:val="clear" w:pos="4536"/>
              <w:tab w:val="clear" w:pos="9072"/>
            </w:tabs>
            <w:ind w:left="34"/>
            <w:rPr>
              <w:b/>
              <w:sz w:val="28"/>
              <w:szCs w:val="28"/>
            </w:rPr>
          </w:pPr>
        </w:p>
      </w:tc>
      <w:tc>
        <w:tcPr>
          <w:tcW w:w="4854" w:type="dxa"/>
          <w:shd w:val="clear" w:color="auto" w:fill="auto"/>
        </w:tcPr>
        <w:p w14:paraId="37CB78A8" w14:textId="091772E1" w:rsidR="001A43FA" w:rsidRPr="00FD1E2B" w:rsidRDefault="001A43FA" w:rsidP="00344ED0">
          <w:pPr>
            <w:pStyle w:val="Fuzeile"/>
            <w:tabs>
              <w:tab w:val="clear" w:pos="4536"/>
            </w:tabs>
            <w:ind w:right="136"/>
            <w:jc w:val="right"/>
            <w:rPr>
              <w:szCs w:val="16"/>
            </w:rPr>
          </w:pPr>
        </w:p>
      </w:tc>
      <w:tc>
        <w:tcPr>
          <w:tcW w:w="1275" w:type="dxa"/>
          <w:shd w:val="clear" w:color="auto" w:fill="auto"/>
        </w:tcPr>
        <w:p w14:paraId="13E09C2D" w14:textId="1FFEB2A0" w:rsidR="001A43FA" w:rsidRPr="00FD1E2B" w:rsidRDefault="001A43FA" w:rsidP="00344ED0">
          <w:pPr>
            <w:pStyle w:val="Kopfzeile"/>
            <w:widowControl w:val="0"/>
            <w:tabs>
              <w:tab w:val="clear" w:pos="4536"/>
              <w:tab w:val="clear" w:pos="9072"/>
            </w:tabs>
            <w:ind w:right="172"/>
            <w:jc w:val="right"/>
            <w:rPr>
              <w:szCs w:val="16"/>
            </w:rPr>
          </w:pPr>
        </w:p>
      </w:tc>
    </w:tr>
  </w:tbl>
  <w:p w14:paraId="27F608E7" w14:textId="77777777" w:rsidR="001A43FA" w:rsidRPr="00C400A1" w:rsidRDefault="001C0D95" w:rsidP="00344ED0">
    <w:pPr>
      <w:shd w:val="clear" w:color="auto" w:fill="CCCCCC"/>
      <w:spacing w:before="120"/>
      <w:ind w:right="-2"/>
      <w:rPr>
        <w:b/>
        <w:sz w:val="28"/>
        <w:szCs w:val="28"/>
      </w:rPr>
    </w:pPr>
    <w:r>
      <w:rPr>
        <w:b/>
        <w:sz w:val="28"/>
        <w:szCs w:val="28"/>
      </w:rPr>
      <w:t xml:space="preserve">Bietervorschlagliste </w:t>
    </w:r>
  </w:p>
  <w:p w14:paraId="24C046A8" w14:textId="77777777" w:rsidR="001A43FA" w:rsidRPr="001A43FA" w:rsidRDefault="001A43FA" w:rsidP="001A43F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6B675" w14:textId="77777777" w:rsidR="00A13E0B" w:rsidRDefault="00A13E0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F56398E"/>
    <w:lvl w:ilvl="0">
      <w:numFmt w:val="decimal"/>
      <w:lvlText w:val="*"/>
      <w:lvlJc w:val="left"/>
    </w:lvl>
  </w:abstractNum>
  <w:abstractNum w:abstractNumId="2" w15:restartNumberingAfterBreak="0">
    <w:nsid w:val="02B05A7B"/>
    <w:multiLevelType w:val="hybridMultilevel"/>
    <w:tmpl w:val="E92CC5B4"/>
    <w:lvl w:ilvl="0" w:tplc="76E83C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5C00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8A2E7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2EEE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60EF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72AE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3E8E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0AD3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CD01A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E75056"/>
    <w:multiLevelType w:val="singleLevel"/>
    <w:tmpl w:val="1CEC01E0"/>
    <w:lvl w:ilvl="0">
      <w:start w:val="1"/>
      <w:numFmt w:val="bullet"/>
      <w:pStyle w:val="Texteinzu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70D0A99"/>
    <w:multiLevelType w:val="singleLevel"/>
    <w:tmpl w:val="37AC35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7AF3A76"/>
    <w:multiLevelType w:val="singleLevel"/>
    <w:tmpl w:val="0AD62F7E"/>
    <w:lvl w:ilvl="0">
      <w:start w:val="1"/>
      <w:numFmt w:val="decimal"/>
      <w:lvlText w:val="%1."/>
      <w:legacy w:legacy="1" w:legacySpace="0" w:legacyIndent="283"/>
      <w:lvlJc w:val="left"/>
      <w:pPr>
        <w:ind w:left="1985" w:hanging="283"/>
      </w:pPr>
    </w:lvl>
  </w:abstractNum>
  <w:num w:numId="1" w16cid:durableId="1799839489">
    <w:abstractNumId w:val="3"/>
  </w:num>
  <w:num w:numId="2" w16cid:durableId="78323090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3" w16cid:durableId="1237010262">
    <w:abstractNumId w:val="4"/>
  </w:num>
  <w:num w:numId="4" w16cid:durableId="208680405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Symbol" w:hAnsi="Symbol" w:hint="default"/>
        </w:rPr>
      </w:lvl>
    </w:lvlOverride>
  </w:num>
  <w:num w:numId="5" w16cid:durableId="1520118874">
    <w:abstractNumId w:val="5"/>
  </w:num>
  <w:num w:numId="6" w16cid:durableId="1155485698">
    <w:abstractNumId w:val="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5" w:hanging="283"/>
        </w:pPr>
      </w:lvl>
    </w:lvlOverride>
  </w:num>
  <w:num w:numId="7" w16cid:durableId="1926498413">
    <w:abstractNumId w:val="2"/>
  </w:num>
  <w:num w:numId="8" w16cid:durableId="786432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3FA"/>
    <w:rsid w:val="001A43FA"/>
    <w:rsid w:val="001C0D95"/>
    <w:rsid w:val="002A5CA0"/>
    <w:rsid w:val="00322317"/>
    <w:rsid w:val="00344ED0"/>
    <w:rsid w:val="003756B7"/>
    <w:rsid w:val="00417982"/>
    <w:rsid w:val="005A75BD"/>
    <w:rsid w:val="007B71DF"/>
    <w:rsid w:val="007F5ADD"/>
    <w:rsid w:val="00A13E0B"/>
    <w:rsid w:val="00A71E87"/>
    <w:rsid w:val="00A82E53"/>
    <w:rsid w:val="00E828D7"/>
    <w:rsid w:val="00E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BDD6D2"/>
  <w15:chartTrackingRefBased/>
  <w15:docId w15:val="{243AF8FC-8EC3-4578-B7A3-F9F86AEAE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before="24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Text"/>
    <w:qFormat/>
    <w:pPr>
      <w:keepNext/>
      <w:spacing w:before="240" w:after="120"/>
      <w:ind w:left="567"/>
      <w:outlineLvl w:val="1"/>
    </w:pPr>
    <w:rPr>
      <w:b/>
      <w:sz w:val="24"/>
    </w:rPr>
  </w:style>
  <w:style w:type="paragraph" w:styleId="berschrift3">
    <w:name w:val="heading 3"/>
    <w:basedOn w:val="Standard"/>
    <w:next w:val="Text"/>
    <w:qFormat/>
    <w:pPr>
      <w:keepNext/>
      <w:spacing w:before="240"/>
      <w:ind w:left="1134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60" w:after="60"/>
      <w:jc w:val="center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bCs/>
    </w:rPr>
  </w:style>
  <w:style w:type="paragraph" w:styleId="berschrift6">
    <w:name w:val="heading 6"/>
    <w:basedOn w:val="Standard"/>
    <w:next w:val="Standard"/>
    <w:qFormat/>
    <w:pPr>
      <w:keepNext/>
      <w:spacing w:before="60" w:after="60"/>
      <w:jc w:val="center"/>
      <w:outlineLvl w:val="5"/>
    </w:pPr>
    <w:rPr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20"/>
    </w:rPr>
  </w:style>
  <w:style w:type="paragraph" w:customStyle="1" w:styleId="Text">
    <w:name w:val="Text"/>
    <w:basedOn w:val="Standard"/>
    <w:pPr>
      <w:spacing w:before="60" w:after="60"/>
      <w:ind w:left="1134"/>
    </w:pPr>
  </w:style>
  <w:style w:type="paragraph" w:customStyle="1" w:styleId="Texteinzug">
    <w:name w:val="Texteinzug"/>
    <w:basedOn w:val="Text"/>
    <w:pPr>
      <w:numPr>
        <w:numId w:val="1"/>
      </w:numPr>
      <w:tabs>
        <w:tab w:val="clear" w:pos="360"/>
      </w:tabs>
      <w:ind w:left="2058" w:hanging="357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  <w:rPr>
      <w:sz w:val="20"/>
    </w:rPr>
  </w:style>
  <w:style w:type="paragraph" w:styleId="Textkrper-Zeileneinzug">
    <w:name w:val="Body Text Indent"/>
    <w:basedOn w:val="Standard"/>
    <w:pPr>
      <w:keepLines/>
      <w:tabs>
        <w:tab w:val="left" w:pos="1134"/>
      </w:tabs>
      <w:spacing w:before="60" w:after="60"/>
      <w:ind w:left="1134"/>
    </w:pPr>
  </w:style>
  <w:style w:type="character" w:customStyle="1" w:styleId="FuzeileZchn">
    <w:name w:val="Fußzeile Zchn"/>
    <w:link w:val="Fuzeile"/>
    <w:rsid w:val="001A43FA"/>
    <w:rPr>
      <w:rFonts w:ascii="Arial" w:hAnsi="Arial"/>
      <w:lang w:val="de-DE" w:eastAsia="de-DE" w:bidi="ar-SA"/>
    </w:rPr>
  </w:style>
  <w:style w:type="paragraph" w:customStyle="1" w:styleId="Leitzeile">
    <w:name w:val="Leitzeile"/>
    <w:basedOn w:val="Standard"/>
    <w:rsid w:val="001A43FA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e\Microsoft%20Office\Vorlagen\PAI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PAI.dot</Template>
  <TotalTime>0</TotalTime>
  <Pages>1</Pages>
  <Words>105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Volkmann</dc:creator>
  <cp:keywords/>
  <cp:lastModifiedBy>Walter Volkmann</cp:lastModifiedBy>
  <cp:revision>4</cp:revision>
  <cp:lastPrinted>2003-12-18T09:07:00Z</cp:lastPrinted>
  <dcterms:created xsi:type="dcterms:W3CDTF">2021-09-15T13:48:00Z</dcterms:created>
  <dcterms:modified xsi:type="dcterms:W3CDTF">2025-12-25T21:26:00Z</dcterms:modified>
</cp:coreProperties>
</file>